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CA5960" w14:textId="77777777" w:rsidR="00BF7166" w:rsidRPr="00704307" w:rsidRDefault="00BF7166">
      <w:bookmarkStart w:id="0" w:name="_GoBack"/>
      <w:bookmarkEnd w:id="0"/>
    </w:p>
    <w:p w14:paraId="69D38E91" w14:textId="77777777" w:rsidR="00BF7166" w:rsidRDefault="00BF7166">
      <w:pPr>
        <w:jc w:val="center"/>
        <w:rPr>
          <w:sz w:val="28"/>
        </w:rPr>
      </w:pPr>
    </w:p>
    <w:p w14:paraId="62DF5D86" w14:textId="77777777" w:rsidR="00735FC4" w:rsidRDefault="00735FC4">
      <w:pPr>
        <w:jc w:val="center"/>
        <w:rPr>
          <w:sz w:val="28"/>
        </w:rPr>
      </w:pPr>
    </w:p>
    <w:p w14:paraId="419137E8" w14:textId="77777777" w:rsidR="00F96535" w:rsidRDefault="00F96535">
      <w:pPr>
        <w:jc w:val="center"/>
        <w:rPr>
          <w:sz w:val="28"/>
        </w:rPr>
      </w:pPr>
    </w:p>
    <w:p w14:paraId="3AAC107F" w14:textId="77777777" w:rsidR="003C1934" w:rsidRDefault="003C1934">
      <w:pPr>
        <w:jc w:val="center"/>
        <w:rPr>
          <w:sz w:val="28"/>
        </w:rPr>
      </w:pPr>
    </w:p>
    <w:p w14:paraId="7601B0A0" w14:textId="77777777" w:rsidR="003C1934" w:rsidRDefault="003C1934">
      <w:pPr>
        <w:jc w:val="center"/>
        <w:rPr>
          <w:sz w:val="28"/>
        </w:rPr>
      </w:pPr>
    </w:p>
    <w:p w14:paraId="1BF03C7A" w14:textId="77777777" w:rsidR="007F3EBA" w:rsidRPr="00704307" w:rsidRDefault="007F3EBA">
      <w:pPr>
        <w:jc w:val="center"/>
        <w:rPr>
          <w:sz w:val="28"/>
        </w:rPr>
      </w:pPr>
    </w:p>
    <w:p w14:paraId="441DAF3E" w14:textId="5B37829E" w:rsidR="00FB08AC" w:rsidRDefault="008B5EC4" w:rsidP="0032293C">
      <w:pPr>
        <w:pStyle w:val="Heading6"/>
        <w:tabs>
          <w:tab w:val="center" w:pos="4818"/>
          <w:tab w:val="left" w:pos="7380"/>
        </w:tabs>
        <w:jc w:val="center"/>
        <w:rPr>
          <w:bCs w:val="0"/>
          <w:sz w:val="48"/>
          <w:szCs w:val="48"/>
          <w:lang w:eastAsia="et-EE"/>
        </w:rPr>
      </w:pPr>
      <w:r>
        <w:rPr>
          <w:bCs w:val="0"/>
          <w:sz w:val="48"/>
          <w:szCs w:val="48"/>
          <w:lang w:eastAsia="et-EE"/>
        </w:rPr>
        <w:t>Kinnistu veevarustus ja kanalisatsioon</w:t>
      </w:r>
    </w:p>
    <w:p w14:paraId="523130EA" w14:textId="1B02BFF6" w:rsidR="00644981" w:rsidRPr="00644981" w:rsidRDefault="003C1934" w:rsidP="00644981">
      <w:pPr>
        <w:jc w:val="center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Madruse </w:t>
      </w:r>
      <w:r w:rsidR="004647BE">
        <w:rPr>
          <w:rFonts w:cs="Arial"/>
          <w:b/>
          <w:bCs/>
          <w:sz w:val="28"/>
          <w:szCs w:val="28"/>
        </w:rPr>
        <w:t>22</w:t>
      </w:r>
      <w:r>
        <w:rPr>
          <w:rFonts w:cs="Arial"/>
          <w:b/>
          <w:bCs/>
          <w:sz w:val="28"/>
          <w:szCs w:val="28"/>
        </w:rPr>
        <w:t>, Tartu</w:t>
      </w:r>
    </w:p>
    <w:p w14:paraId="5D135738" w14:textId="77777777" w:rsidR="00E073F1" w:rsidRPr="00704307" w:rsidRDefault="00E073F1" w:rsidP="00FB08AC">
      <w:pPr>
        <w:jc w:val="center"/>
      </w:pPr>
    </w:p>
    <w:p w14:paraId="4A05D68F" w14:textId="77777777" w:rsidR="00BF7166" w:rsidRPr="00704307" w:rsidRDefault="00BF7166" w:rsidP="00BF7166"/>
    <w:p w14:paraId="5D051645" w14:textId="2E1CCDD7" w:rsidR="00BF7166" w:rsidRPr="00704307" w:rsidRDefault="00EF163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VEEVARUSTUS</w:t>
      </w:r>
      <w:r w:rsidR="00644981">
        <w:rPr>
          <w:b/>
          <w:sz w:val="28"/>
          <w:szCs w:val="28"/>
        </w:rPr>
        <w:t>E</w:t>
      </w:r>
      <w:r>
        <w:rPr>
          <w:b/>
          <w:sz w:val="28"/>
          <w:szCs w:val="28"/>
        </w:rPr>
        <w:t xml:space="preserve"> JA KANALISATSIOON</w:t>
      </w:r>
      <w:r w:rsidR="00644981">
        <w:rPr>
          <w:b/>
          <w:sz w:val="28"/>
          <w:szCs w:val="28"/>
        </w:rPr>
        <w:t>I VÄLISVÕRGUD</w:t>
      </w:r>
      <w:r w:rsidR="00BF7166" w:rsidRPr="00704307">
        <w:rPr>
          <w:b/>
          <w:sz w:val="28"/>
          <w:szCs w:val="28"/>
        </w:rPr>
        <w:t xml:space="preserve"> </w:t>
      </w:r>
    </w:p>
    <w:p w14:paraId="1C453A6C" w14:textId="77777777" w:rsidR="00BF7166" w:rsidRPr="00704307" w:rsidRDefault="00BF7166">
      <w:pPr>
        <w:pStyle w:val="Heading7"/>
        <w:jc w:val="center"/>
      </w:pPr>
    </w:p>
    <w:p w14:paraId="573B63CA" w14:textId="77777777" w:rsidR="00BF7166" w:rsidRPr="00704307" w:rsidRDefault="00BF7166">
      <w:pPr>
        <w:jc w:val="center"/>
      </w:pPr>
    </w:p>
    <w:p w14:paraId="1C70286F" w14:textId="123243F3" w:rsidR="00BF7166" w:rsidRPr="00704307" w:rsidRDefault="00BF7166">
      <w:pPr>
        <w:jc w:val="center"/>
      </w:pPr>
      <w:r w:rsidRPr="00704307">
        <w:t xml:space="preserve">STAADIUM: </w:t>
      </w:r>
      <w:r w:rsidR="00644981">
        <w:t>PÕHI</w:t>
      </w:r>
      <w:r w:rsidRPr="00704307">
        <w:t>PROJEKT</w:t>
      </w:r>
    </w:p>
    <w:p w14:paraId="15CBDAF5" w14:textId="77777777" w:rsidR="00BF7166" w:rsidRDefault="00BF7166">
      <w:pPr>
        <w:jc w:val="center"/>
        <w:rPr>
          <w:sz w:val="28"/>
        </w:rPr>
      </w:pPr>
    </w:p>
    <w:p w14:paraId="08531CF1" w14:textId="77777777" w:rsidR="0021799E" w:rsidRPr="00704307" w:rsidRDefault="0021799E">
      <w:pPr>
        <w:jc w:val="center"/>
        <w:rPr>
          <w:sz w:val="28"/>
        </w:rPr>
      </w:pPr>
    </w:p>
    <w:p w14:paraId="77C26F8D" w14:textId="77777777" w:rsidR="00735FC4" w:rsidRDefault="00735FC4" w:rsidP="00906B9E">
      <w:pPr>
        <w:jc w:val="left"/>
        <w:rPr>
          <w:sz w:val="28"/>
        </w:rPr>
      </w:pPr>
    </w:p>
    <w:p w14:paraId="67CD4EE0" w14:textId="77777777" w:rsidR="0021799E" w:rsidRDefault="0021799E" w:rsidP="0021799E">
      <w:pPr>
        <w:jc w:val="left"/>
        <w:rPr>
          <w:sz w:val="28"/>
        </w:rPr>
      </w:pPr>
    </w:p>
    <w:p w14:paraId="4A57DA51" w14:textId="77777777" w:rsidR="0021799E" w:rsidRDefault="0021799E" w:rsidP="0021799E">
      <w:pPr>
        <w:spacing w:before="100" w:beforeAutospacing="1" w:after="100" w:afterAutospacing="1"/>
        <w:contextualSpacing/>
        <w:jc w:val="left"/>
        <w:rPr>
          <w:b/>
        </w:rPr>
      </w:pPr>
      <w:r w:rsidRPr="0011437E">
        <w:rPr>
          <w:b/>
        </w:rPr>
        <w:t>VASTUTAV SPETSIALIST:</w:t>
      </w:r>
    </w:p>
    <w:p w14:paraId="275F2154" w14:textId="77777777" w:rsidR="0021799E" w:rsidRDefault="0021799E" w:rsidP="0021799E">
      <w:pPr>
        <w:spacing w:before="100" w:beforeAutospacing="1" w:after="100" w:afterAutospacing="1"/>
        <w:contextualSpacing/>
        <w:jc w:val="left"/>
        <w:rPr>
          <w:b/>
        </w:rPr>
      </w:pPr>
    </w:p>
    <w:p w14:paraId="078E6D6F" w14:textId="77777777" w:rsidR="0021799E" w:rsidRDefault="0021799E" w:rsidP="0021799E">
      <w:pPr>
        <w:spacing w:before="100" w:beforeAutospacing="1" w:after="100" w:afterAutospacing="1"/>
        <w:contextualSpacing/>
        <w:jc w:val="left"/>
      </w:pPr>
      <w:r>
        <w:t>Janno Parts</w:t>
      </w:r>
    </w:p>
    <w:p w14:paraId="2AB1C6BB" w14:textId="77777777" w:rsidR="0021799E" w:rsidRDefault="0021799E" w:rsidP="0021799E">
      <w:pPr>
        <w:spacing w:before="100" w:beforeAutospacing="1" w:after="100" w:afterAutospacing="1"/>
        <w:contextualSpacing/>
      </w:pPr>
      <w:r w:rsidRPr="00906B9E">
        <w:t>Diplomeeritud välisveevarustuse ja ­k</w:t>
      </w:r>
      <w:r>
        <w:t xml:space="preserve">analisatsiooniinsener, tase 7 </w:t>
      </w:r>
    </w:p>
    <w:p w14:paraId="0ECEBD05" w14:textId="1C2CFEE6" w:rsidR="008B5EC4" w:rsidRPr="00704307" w:rsidRDefault="0021799E" w:rsidP="008B5EC4">
      <w:pPr>
        <w:spacing w:before="100" w:beforeAutospacing="1" w:after="100" w:afterAutospacing="1"/>
        <w:contextualSpacing/>
        <w:rPr>
          <w:sz w:val="28"/>
        </w:rPr>
      </w:pPr>
      <w:r w:rsidRPr="00906B9E">
        <w:t>(kutsetunnistus nr. ​</w:t>
      </w:r>
      <w:r w:rsidR="00E805AD" w:rsidRPr="00E805AD">
        <w:t>142743</w:t>
      </w:r>
      <w:r>
        <w:t>)</w:t>
      </w:r>
      <w:r w:rsidR="00BF7166" w:rsidRPr="00704307">
        <w:rPr>
          <w:sz w:val="28"/>
        </w:rPr>
        <w:tab/>
      </w:r>
      <w:r w:rsidR="00BF7166" w:rsidRPr="00704307">
        <w:rPr>
          <w:sz w:val="28"/>
        </w:rPr>
        <w:tab/>
      </w:r>
      <w:r w:rsidR="00BF7166" w:rsidRPr="00704307">
        <w:rPr>
          <w:sz w:val="28"/>
        </w:rPr>
        <w:tab/>
      </w:r>
      <w:r w:rsidR="00BF7166" w:rsidRPr="00704307">
        <w:rPr>
          <w:sz w:val="28"/>
        </w:rPr>
        <w:tab/>
      </w:r>
      <w:r w:rsidR="00BF7166" w:rsidRPr="00704307">
        <w:rPr>
          <w:sz w:val="28"/>
        </w:rPr>
        <w:tab/>
      </w:r>
      <w:r w:rsidR="00BF7166" w:rsidRPr="00704307">
        <w:rPr>
          <w:sz w:val="28"/>
        </w:rPr>
        <w:tab/>
      </w:r>
      <w:r w:rsidR="00BF7166" w:rsidRPr="00704307">
        <w:rPr>
          <w:sz w:val="28"/>
        </w:rPr>
        <w:tab/>
      </w:r>
      <w:r w:rsidR="00BF7166" w:rsidRPr="00704307">
        <w:rPr>
          <w:sz w:val="28"/>
        </w:rPr>
        <w:tab/>
      </w:r>
      <w:r w:rsidR="00BF7166" w:rsidRPr="00704307">
        <w:rPr>
          <w:sz w:val="28"/>
        </w:rPr>
        <w:tab/>
      </w:r>
    </w:p>
    <w:p w14:paraId="01E35F4A" w14:textId="77777777" w:rsidR="00347A7E" w:rsidRDefault="00347A7E" w:rsidP="00675D9C">
      <w:pPr>
        <w:tabs>
          <w:tab w:val="left" w:pos="5970"/>
        </w:tabs>
        <w:rPr>
          <w:sz w:val="28"/>
        </w:rPr>
      </w:pPr>
    </w:p>
    <w:p w14:paraId="0ACB426C" w14:textId="77777777" w:rsidR="00347A7E" w:rsidRPr="001A250B" w:rsidRDefault="00347A7E" w:rsidP="00347A7E">
      <w:r w:rsidRPr="001A250B">
        <w:t>Vastutav spetsialist (tee-ehituse osa):</w:t>
      </w:r>
      <w:r w:rsidRPr="001A250B">
        <w:tab/>
      </w:r>
      <w:r w:rsidRPr="001A250B">
        <w:tab/>
      </w:r>
      <w:r w:rsidRPr="001A250B">
        <w:tab/>
      </w:r>
      <w:r w:rsidRPr="001A250B">
        <w:tab/>
      </w:r>
      <w:r>
        <w:rPr>
          <w:rFonts w:cs="Arial"/>
          <w:color w:val="003300"/>
        </w:rPr>
        <w:t xml:space="preserve">Tiit </w:t>
      </w:r>
      <w:proofErr w:type="spellStart"/>
      <w:r>
        <w:rPr>
          <w:rFonts w:cs="Arial"/>
          <w:color w:val="003300"/>
        </w:rPr>
        <w:t>Korn</w:t>
      </w:r>
      <w:proofErr w:type="spellEnd"/>
    </w:p>
    <w:p w14:paraId="32BFE6FB" w14:textId="77777777" w:rsidR="00347A7E" w:rsidRPr="00F86F84" w:rsidRDefault="00347A7E" w:rsidP="00347A7E">
      <w:pPr>
        <w:tabs>
          <w:tab w:val="left" w:pos="4125"/>
        </w:tabs>
      </w:pPr>
      <w:r>
        <w:t>K</w:t>
      </w:r>
      <w:r w:rsidRPr="00FA323B">
        <w:t>utsetunnistus nr. ​</w:t>
      </w:r>
      <w:r w:rsidRPr="006C6C49">
        <w:t xml:space="preserve"> 125849</w:t>
      </w:r>
      <w:r>
        <w:tab/>
      </w:r>
      <w:r>
        <w:tab/>
      </w:r>
      <w:r>
        <w:tab/>
      </w:r>
      <w:r>
        <w:tab/>
      </w:r>
      <w:r>
        <w:tab/>
      </w:r>
      <w:r w:rsidRPr="001A250B">
        <w:t>/allkirjastatud digitaalselt/</w:t>
      </w:r>
    </w:p>
    <w:p w14:paraId="070CE912" w14:textId="77777777" w:rsidR="00347A7E" w:rsidRDefault="00347A7E" w:rsidP="00347A7E">
      <w:pPr>
        <w:pStyle w:val="Bodytexy"/>
        <w:rPr>
          <w:lang w:val="et-EE"/>
        </w:rPr>
      </w:pPr>
      <w:r w:rsidRPr="006C6C4A">
        <w:rPr>
          <w:lang w:val="fi-FI"/>
        </w:rPr>
        <w:t xml:space="preserve">OÜ </w:t>
      </w:r>
      <w:r>
        <w:rPr>
          <w:lang w:val="et-EE"/>
        </w:rPr>
        <w:t>Teede Kavand</w:t>
      </w:r>
    </w:p>
    <w:p w14:paraId="1555FD1E" w14:textId="77777777" w:rsidR="00347A7E" w:rsidRPr="006C6C4A" w:rsidRDefault="00347A7E" w:rsidP="00347A7E">
      <w:pPr>
        <w:pStyle w:val="Bodytexy"/>
        <w:rPr>
          <w:rFonts w:cs="Arial"/>
          <w:color w:val="222222"/>
          <w:szCs w:val="21"/>
          <w:shd w:val="clear" w:color="auto" w:fill="FFFFFF"/>
        </w:rPr>
      </w:pPr>
      <w:proofErr w:type="spellStart"/>
      <w:r>
        <w:rPr>
          <w:lang w:val="et-EE"/>
        </w:rPr>
        <w:t>Reg</w:t>
      </w:r>
      <w:proofErr w:type="spellEnd"/>
      <w:r>
        <w:rPr>
          <w:lang w:val="et-EE"/>
        </w:rPr>
        <w:t xml:space="preserve">. nr </w:t>
      </w:r>
      <w:r w:rsidRPr="006C6C4A">
        <w:rPr>
          <w:rFonts w:cs="Arial"/>
          <w:color w:val="222222"/>
          <w:szCs w:val="21"/>
          <w:shd w:val="clear" w:color="auto" w:fill="FFFFFF"/>
        </w:rPr>
        <w:t>14433688</w:t>
      </w:r>
    </w:p>
    <w:p w14:paraId="1EDC321E" w14:textId="77777777" w:rsidR="00347A7E" w:rsidRPr="006C6C4A" w:rsidRDefault="00347A7E" w:rsidP="00347A7E">
      <w:pPr>
        <w:pStyle w:val="Bodytexy"/>
      </w:pPr>
      <w:r w:rsidRPr="006C6C4A">
        <w:rPr>
          <w:rFonts w:cs="Arial"/>
          <w:color w:val="222222"/>
          <w:szCs w:val="21"/>
          <w:shd w:val="clear" w:color="auto" w:fill="FFFFFF"/>
        </w:rPr>
        <w:t xml:space="preserve">MTR reg. </w:t>
      </w:r>
      <w:proofErr w:type="spellStart"/>
      <w:r w:rsidRPr="006C6C4A">
        <w:rPr>
          <w:rFonts w:cs="Arial"/>
          <w:color w:val="222222"/>
          <w:szCs w:val="21"/>
          <w:shd w:val="clear" w:color="auto" w:fill="FFFFFF"/>
        </w:rPr>
        <w:t>nr</w:t>
      </w:r>
      <w:proofErr w:type="spellEnd"/>
      <w:r w:rsidRPr="006C6C4A">
        <w:rPr>
          <w:rFonts w:cs="Arial"/>
          <w:color w:val="222222"/>
          <w:szCs w:val="21"/>
          <w:shd w:val="clear" w:color="auto" w:fill="FFFFFF"/>
        </w:rPr>
        <w:t xml:space="preserve"> </w:t>
      </w:r>
      <w:r w:rsidRPr="007D64AC">
        <w:t>EEP004040</w:t>
      </w:r>
    </w:p>
    <w:p w14:paraId="007B6C4D" w14:textId="77777777" w:rsidR="00347A7E" w:rsidRPr="006C6C4A" w:rsidRDefault="000B1F43" w:rsidP="00347A7E">
      <w:pPr>
        <w:pStyle w:val="Bodytexy"/>
        <w:rPr>
          <w:lang w:val="fi-FI"/>
        </w:rPr>
      </w:pPr>
      <w:hyperlink r:id="rId9" w:tgtFrame="_new" w:history="1">
        <w:proofErr w:type="spellStart"/>
        <w:r w:rsidR="00347A7E" w:rsidRPr="007D64AC">
          <w:rPr>
            <w:rStyle w:val="Hyperlink"/>
            <w:color w:val="auto"/>
            <w:u w:val="none"/>
            <w:lang w:val="fi-FI"/>
          </w:rPr>
          <w:t>Vibu</w:t>
        </w:r>
        <w:proofErr w:type="spellEnd"/>
        <w:r w:rsidR="00347A7E" w:rsidRPr="007D64AC">
          <w:rPr>
            <w:rStyle w:val="Hyperlink"/>
            <w:color w:val="auto"/>
            <w:u w:val="none"/>
            <w:lang w:val="fi-FI"/>
          </w:rPr>
          <w:t xml:space="preserve"> tn 2-22, </w:t>
        </w:r>
        <w:proofErr w:type="spellStart"/>
        <w:r w:rsidR="00347A7E" w:rsidRPr="007D64AC">
          <w:rPr>
            <w:rStyle w:val="Hyperlink"/>
            <w:color w:val="auto"/>
            <w:u w:val="none"/>
            <w:lang w:val="fi-FI"/>
          </w:rPr>
          <w:t>Tallinn</w:t>
        </w:r>
        <w:proofErr w:type="spellEnd"/>
        <w:r w:rsidR="00347A7E" w:rsidRPr="007D64AC">
          <w:rPr>
            <w:rStyle w:val="Hyperlink"/>
            <w:color w:val="auto"/>
            <w:u w:val="none"/>
            <w:lang w:val="fi-FI"/>
          </w:rPr>
          <w:t xml:space="preserve"> Harju </w:t>
        </w:r>
        <w:proofErr w:type="spellStart"/>
        <w:r w:rsidR="00347A7E" w:rsidRPr="007D64AC">
          <w:rPr>
            <w:rStyle w:val="Hyperlink"/>
            <w:color w:val="auto"/>
            <w:u w:val="none"/>
            <w:lang w:val="fi-FI"/>
          </w:rPr>
          <w:t>maakond</w:t>
        </w:r>
        <w:proofErr w:type="spellEnd"/>
        <w:r w:rsidR="00347A7E" w:rsidRPr="007D64AC">
          <w:rPr>
            <w:rStyle w:val="Hyperlink"/>
            <w:color w:val="auto"/>
            <w:u w:val="none"/>
            <w:lang w:val="fi-FI"/>
          </w:rPr>
          <w:t xml:space="preserve"> 10415</w:t>
        </w:r>
      </w:hyperlink>
    </w:p>
    <w:p w14:paraId="19F67511" w14:textId="77777777" w:rsidR="00347A7E" w:rsidRPr="007D64AC" w:rsidRDefault="00347A7E" w:rsidP="00347A7E">
      <w:pPr>
        <w:pStyle w:val="Bodytexy"/>
      </w:pPr>
      <w:r>
        <w:t>tel</w:t>
      </w:r>
      <w:proofErr w:type="gramStart"/>
      <w:r>
        <w:t>.+</w:t>
      </w:r>
      <w:proofErr w:type="gramEnd"/>
      <w:r>
        <w:t xml:space="preserve">372 </w:t>
      </w:r>
      <w:r w:rsidRPr="007D64AC">
        <w:t>5228003</w:t>
      </w:r>
    </w:p>
    <w:p w14:paraId="1EF5DA05" w14:textId="77777777" w:rsidR="00347A7E" w:rsidRPr="007D64AC" w:rsidRDefault="00347A7E" w:rsidP="00347A7E">
      <w:pPr>
        <w:pStyle w:val="Bodytexy"/>
      </w:pPr>
      <w:proofErr w:type="gramStart"/>
      <w:r w:rsidRPr="007D64AC">
        <w:t>e-mail</w:t>
      </w:r>
      <w:proofErr w:type="gramEnd"/>
      <w:r w:rsidRPr="007D64AC">
        <w:t>: teedekavand@gmail.com</w:t>
      </w:r>
    </w:p>
    <w:p w14:paraId="6A4CCE2A" w14:textId="48C201B7" w:rsidR="007F3EBA" w:rsidRDefault="00BF7166">
      <w:pPr>
        <w:tabs>
          <w:tab w:val="left" w:pos="5970"/>
        </w:tabs>
        <w:rPr>
          <w:sz w:val="28"/>
        </w:rPr>
      </w:pPr>
      <w:r w:rsidRPr="00704307">
        <w:rPr>
          <w:sz w:val="28"/>
        </w:rPr>
        <w:tab/>
      </w:r>
    </w:p>
    <w:p w14:paraId="3BDEE8A2" w14:textId="77777777" w:rsidR="008B5EC4" w:rsidRPr="00704307" w:rsidRDefault="008B5EC4">
      <w:pPr>
        <w:tabs>
          <w:tab w:val="left" w:pos="5970"/>
        </w:tabs>
        <w:rPr>
          <w:sz w:val="28"/>
        </w:rPr>
      </w:pPr>
    </w:p>
    <w:p w14:paraId="0FC46FF6" w14:textId="684A602D" w:rsidR="00BF7166" w:rsidRPr="00604BDC" w:rsidRDefault="00BF7166" w:rsidP="00604BDC">
      <w:pPr>
        <w:jc w:val="center"/>
        <w:rPr>
          <w:sz w:val="28"/>
        </w:rPr>
      </w:pPr>
      <w:r w:rsidRPr="00704307">
        <w:t>TARTU</w:t>
      </w:r>
    </w:p>
    <w:p w14:paraId="4029DB72" w14:textId="28216A22" w:rsidR="00C71B22" w:rsidRPr="006F4CB7" w:rsidRDefault="003C1934" w:rsidP="006F4CB7">
      <w:pPr>
        <w:jc w:val="center"/>
        <w:rPr>
          <w:rFonts w:cs="Arial"/>
        </w:rPr>
      </w:pPr>
      <w:r>
        <w:rPr>
          <w:rFonts w:cs="Arial"/>
        </w:rPr>
        <w:t>APRILL 2019</w:t>
      </w:r>
    </w:p>
    <w:sectPr w:rsidR="00C71B22" w:rsidRPr="006F4CB7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284" w:right="851" w:bottom="851" w:left="1418" w:header="680" w:footer="68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18B2BE" w14:textId="77777777" w:rsidR="000B1F43" w:rsidRDefault="000B1F43">
      <w:r>
        <w:separator/>
      </w:r>
    </w:p>
  </w:endnote>
  <w:endnote w:type="continuationSeparator" w:id="0">
    <w:p w14:paraId="4174E193" w14:textId="77777777" w:rsidR="000B1F43" w:rsidRDefault="000B1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B8A3A5" w14:textId="77777777" w:rsidR="00985C16" w:rsidRDefault="00985C1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16AD485" w14:textId="77777777" w:rsidR="00985C16" w:rsidRDefault="00985C1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5D31B1" w14:textId="77777777" w:rsidR="00985C16" w:rsidRDefault="00985C16"/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3259"/>
      <w:gridCol w:w="3259"/>
      <w:gridCol w:w="3259"/>
    </w:tblGrid>
    <w:tr w:rsidR="00985C16" w14:paraId="563C57D1" w14:textId="77777777">
      <w:tc>
        <w:tcPr>
          <w:tcW w:w="3259" w:type="dxa"/>
        </w:tcPr>
        <w:p w14:paraId="5B482BDD" w14:textId="0970E0D9" w:rsidR="00985C16" w:rsidRDefault="00985C16" w:rsidP="00EF6336">
          <w:pPr>
            <w:pStyle w:val="Footer"/>
            <w:jc w:val="left"/>
            <w:rPr>
              <w:sz w:val="22"/>
              <w:szCs w:val="22"/>
            </w:rPr>
          </w:pPr>
          <w:r>
            <w:rPr>
              <w:sz w:val="22"/>
              <w:szCs w:val="22"/>
            </w:rPr>
            <w:t>20.10.2016</w:t>
          </w:r>
        </w:p>
      </w:tc>
      <w:tc>
        <w:tcPr>
          <w:tcW w:w="3259" w:type="dxa"/>
        </w:tcPr>
        <w:p w14:paraId="7AC7B1F2" w14:textId="77777777" w:rsidR="00985C16" w:rsidRDefault="00985C16">
          <w:pPr>
            <w:pStyle w:val="Footer"/>
            <w:jc w:val="center"/>
            <w:rPr>
              <w:sz w:val="22"/>
              <w:szCs w:val="22"/>
            </w:rPr>
          </w:pPr>
          <w:r>
            <w:rPr>
              <w:sz w:val="22"/>
              <w:szCs w:val="22"/>
            </w:rPr>
            <w:t>OÜ Viva Insenerid</w:t>
          </w:r>
        </w:p>
      </w:tc>
      <w:tc>
        <w:tcPr>
          <w:tcW w:w="3259" w:type="dxa"/>
        </w:tcPr>
        <w:p w14:paraId="5A0289FF" w14:textId="3FBA0672" w:rsidR="00985C16" w:rsidRDefault="00985C16">
          <w:pPr>
            <w:pStyle w:val="Footer"/>
            <w:jc w:val="right"/>
            <w:rPr>
              <w:b/>
              <w:sz w:val="22"/>
              <w:szCs w:val="22"/>
            </w:rPr>
          </w:pPr>
          <w:r>
            <w:rPr>
              <w:b/>
              <w:sz w:val="22"/>
              <w:szCs w:val="22"/>
            </w:rPr>
            <w:fldChar w:fldCharType="begin"/>
          </w:r>
          <w:r>
            <w:rPr>
              <w:b/>
              <w:sz w:val="22"/>
              <w:szCs w:val="22"/>
            </w:rPr>
            <w:instrText xml:space="preserve"> PAGE </w:instrText>
          </w:r>
          <w:r>
            <w:rPr>
              <w:b/>
              <w:sz w:val="22"/>
              <w:szCs w:val="22"/>
            </w:rPr>
            <w:fldChar w:fldCharType="separate"/>
          </w:r>
          <w:r w:rsidR="00347A7E">
            <w:rPr>
              <w:b/>
              <w:noProof/>
              <w:sz w:val="22"/>
              <w:szCs w:val="22"/>
            </w:rPr>
            <w:t>2</w:t>
          </w:r>
          <w:r>
            <w:rPr>
              <w:b/>
              <w:sz w:val="22"/>
              <w:szCs w:val="22"/>
            </w:rPr>
            <w:fldChar w:fldCharType="end"/>
          </w:r>
          <w:r>
            <w:rPr>
              <w:sz w:val="22"/>
              <w:szCs w:val="22"/>
            </w:rPr>
            <w:t xml:space="preserve"> /</w:t>
          </w:r>
          <w:r>
            <w:rPr>
              <w:b/>
              <w:sz w:val="22"/>
              <w:szCs w:val="22"/>
            </w:rPr>
            <w:fldChar w:fldCharType="begin"/>
          </w:r>
          <w:r>
            <w:rPr>
              <w:b/>
              <w:sz w:val="22"/>
              <w:szCs w:val="22"/>
            </w:rPr>
            <w:instrText xml:space="preserve"> NUMPAGES  </w:instrText>
          </w:r>
          <w:r>
            <w:rPr>
              <w:b/>
              <w:sz w:val="22"/>
              <w:szCs w:val="22"/>
            </w:rPr>
            <w:fldChar w:fldCharType="separate"/>
          </w:r>
          <w:r w:rsidR="00F23F3A">
            <w:rPr>
              <w:b/>
              <w:noProof/>
              <w:sz w:val="22"/>
              <w:szCs w:val="22"/>
            </w:rPr>
            <w:t>1</w:t>
          </w:r>
          <w:r>
            <w:rPr>
              <w:b/>
              <w:sz w:val="22"/>
              <w:szCs w:val="22"/>
            </w:rPr>
            <w:fldChar w:fldCharType="end"/>
          </w:r>
        </w:p>
        <w:p w14:paraId="2E74E9DC" w14:textId="77777777" w:rsidR="00985C16" w:rsidRDefault="00985C16">
          <w:pPr>
            <w:pStyle w:val="Footer"/>
            <w:jc w:val="right"/>
            <w:rPr>
              <w:sz w:val="22"/>
              <w:szCs w:val="22"/>
            </w:rPr>
          </w:pPr>
        </w:p>
      </w:tc>
    </w:tr>
  </w:tbl>
  <w:p w14:paraId="6401BDEC" w14:textId="77777777" w:rsidR="00985C16" w:rsidRDefault="00985C16">
    <w:pPr>
      <w:pStyle w:val="Footer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817B35" w14:textId="77777777" w:rsidR="00985C16" w:rsidRDefault="00985C16">
    <w:pPr>
      <w:pStyle w:val="Footer"/>
      <w:pBdr>
        <w:bottom w:val="single" w:sz="12" w:space="1" w:color="auto"/>
      </w:pBdr>
    </w:pPr>
  </w:p>
  <w:tbl>
    <w:tblPr>
      <w:tblW w:w="0" w:type="auto"/>
      <w:tblLook w:val="04A0" w:firstRow="1" w:lastRow="0" w:firstColumn="1" w:lastColumn="0" w:noHBand="0" w:noVBand="1"/>
    </w:tblPr>
    <w:tblGrid>
      <w:gridCol w:w="3259"/>
      <w:gridCol w:w="3259"/>
      <w:gridCol w:w="3259"/>
    </w:tblGrid>
    <w:tr w:rsidR="00985C16" w14:paraId="16B91969" w14:textId="77777777">
      <w:tc>
        <w:tcPr>
          <w:tcW w:w="3259" w:type="dxa"/>
        </w:tcPr>
        <w:p w14:paraId="13608A0E" w14:textId="77777777" w:rsidR="00985C16" w:rsidRDefault="00985C16">
          <w:pPr>
            <w:pStyle w:val="Footer"/>
          </w:pPr>
          <w:r>
            <w:t>VIVA INSENERID OÜ</w:t>
          </w:r>
        </w:p>
      </w:tc>
      <w:tc>
        <w:tcPr>
          <w:tcW w:w="3259" w:type="dxa"/>
        </w:tcPr>
        <w:p w14:paraId="799D00D7" w14:textId="0A0E832C" w:rsidR="00985C16" w:rsidRDefault="00985C16" w:rsidP="003D74D2">
          <w:pPr>
            <w:pStyle w:val="Footer"/>
          </w:pPr>
          <w:r>
            <w:t xml:space="preserve">tel: +372 </w:t>
          </w:r>
          <w:r w:rsidR="003D74D2">
            <w:t>5015620</w:t>
          </w:r>
        </w:p>
      </w:tc>
      <w:tc>
        <w:tcPr>
          <w:tcW w:w="3259" w:type="dxa"/>
        </w:tcPr>
        <w:p w14:paraId="17363C6F" w14:textId="77777777" w:rsidR="00985C16" w:rsidRDefault="00985C16">
          <w:pPr>
            <w:pStyle w:val="Footer"/>
          </w:pPr>
          <w:r>
            <w:t>Reg. nr 12237078</w:t>
          </w:r>
        </w:p>
      </w:tc>
    </w:tr>
    <w:tr w:rsidR="00985C16" w14:paraId="1BD428BC" w14:textId="77777777">
      <w:tc>
        <w:tcPr>
          <w:tcW w:w="3259" w:type="dxa"/>
        </w:tcPr>
        <w:p w14:paraId="561095A1" w14:textId="77777777" w:rsidR="00985C16" w:rsidRDefault="00985C16">
          <w:pPr>
            <w:pStyle w:val="Footer"/>
          </w:pPr>
          <w:r>
            <w:t>Riia 181a, Tartu 51014</w:t>
          </w:r>
        </w:p>
      </w:tc>
      <w:tc>
        <w:tcPr>
          <w:tcW w:w="3259" w:type="dxa"/>
        </w:tcPr>
        <w:p w14:paraId="55491C13" w14:textId="77777777" w:rsidR="00985C16" w:rsidRDefault="00985C16">
          <w:pPr>
            <w:pStyle w:val="Footer"/>
          </w:pPr>
          <w:r>
            <w:t>mail@vivainsenerid.ee</w:t>
          </w:r>
        </w:p>
      </w:tc>
      <w:tc>
        <w:tcPr>
          <w:tcW w:w="3259" w:type="dxa"/>
        </w:tcPr>
        <w:p w14:paraId="70C6F5E4" w14:textId="77777777" w:rsidR="00985C16" w:rsidRDefault="00985C16">
          <w:pPr>
            <w:pStyle w:val="Footer"/>
          </w:pPr>
          <w:r>
            <w:t>MTR reg. nr EEP002359</w:t>
          </w:r>
        </w:p>
      </w:tc>
    </w:tr>
  </w:tbl>
  <w:p w14:paraId="352B8658" w14:textId="77777777" w:rsidR="00985C16" w:rsidRDefault="00985C16">
    <w:pPr>
      <w:pStyle w:val="Footer"/>
      <w:tabs>
        <w:tab w:val="left" w:pos="3960"/>
        <w:tab w:val="left" w:pos="756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89291C" w14:textId="77777777" w:rsidR="000B1F43" w:rsidRDefault="000B1F43">
      <w:r>
        <w:separator/>
      </w:r>
    </w:p>
  </w:footnote>
  <w:footnote w:type="continuationSeparator" w:id="0">
    <w:p w14:paraId="02E349F3" w14:textId="77777777" w:rsidR="000B1F43" w:rsidRDefault="000B1F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1414"/>
      <w:gridCol w:w="5605"/>
      <w:gridCol w:w="2769"/>
    </w:tblGrid>
    <w:tr w:rsidR="00985C16" w14:paraId="4D378CCF" w14:textId="77777777">
      <w:trPr>
        <w:cantSplit/>
        <w:trHeight w:val="135"/>
      </w:trPr>
      <w:tc>
        <w:tcPr>
          <w:tcW w:w="1414" w:type="dxa"/>
        </w:tcPr>
        <w:p w14:paraId="0D0FA8B1" w14:textId="77777777" w:rsidR="00985C16" w:rsidRDefault="00985C16">
          <w:pPr>
            <w:pStyle w:val="Header"/>
            <w:jc w:val="left"/>
            <w:rPr>
              <w:sz w:val="22"/>
              <w:szCs w:val="22"/>
            </w:rPr>
          </w:pPr>
          <w:r>
            <w:rPr>
              <w:sz w:val="22"/>
              <w:szCs w:val="22"/>
            </w:rPr>
            <w:t>TÖÖ NR:</w:t>
          </w:r>
        </w:p>
      </w:tc>
      <w:tc>
        <w:tcPr>
          <w:tcW w:w="5605" w:type="dxa"/>
        </w:tcPr>
        <w:p w14:paraId="2CC74779" w14:textId="3F8814C3" w:rsidR="00985C16" w:rsidRDefault="00985C16" w:rsidP="008A1F9D">
          <w:pPr>
            <w:pStyle w:val="Header"/>
            <w:jc w:val="left"/>
            <w:rPr>
              <w:sz w:val="22"/>
              <w:szCs w:val="22"/>
            </w:rPr>
          </w:pPr>
          <w:r>
            <w:rPr>
              <w:sz w:val="22"/>
              <w:szCs w:val="22"/>
            </w:rPr>
            <w:t>026-16</w:t>
          </w:r>
        </w:p>
      </w:tc>
      <w:tc>
        <w:tcPr>
          <w:tcW w:w="2769" w:type="dxa"/>
          <w:vMerge w:val="restart"/>
        </w:tcPr>
        <w:p w14:paraId="740DB722" w14:textId="77777777" w:rsidR="00985C16" w:rsidRDefault="00985C16">
          <w:pPr>
            <w:rPr>
              <w:sz w:val="22"/>
              <w:szCs w:val="22"/>
            </w:rPr>
          </w:pPr>
          <w:r>
            <w:rPr>
              <w:noProof/>
              <w:sz w:val="22"/>
              <w:szCs w:val="22"/>
              <w:lang w:eastAsia="et-EE"/>
            </w:rPr>
            <w:drawing>
              <wp:inline distT="0" distB="0" distL="0" distR="0" wp14:anchorId="5AEAC532" wp14:editId="7B9BEFE5">
                <wp:extent cx="1609725" cy="895350"/>
                <wp:effectExtent l="0" t="0" r="9525" b="0"/>
                <wp:docPr id="1" name="Picture 1" descr="Viva insenerid logo mõõdu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iva insenerid logo mõõdu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9725" cy="895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985C16" w14:paraId="3E92809F" w14:textId="77777777">
      <w:trPr>
        <w:cantSplit/>
        <w:trHeight w:val="135"/>
      </w:trPr>
      <w:tc>
        <w:tcPr>
          <w:tcW w:w="1414" w:type="dxa"/>
        </w:tcPr>
        <w:p w14:paraId="6721CBF8" w14:textId="77777777" w:rsidR="00985C16" w:rsidRDefault="00985C16">
          <w:pPr>
            <w:pStyle w:val="Header"/>
            <w:jc w:val="left"/>
            <w:rPr>
              <w:sz w:val="22"/>
              <w:szCs w:val="22"/>
            </w:rPr>
          </w:pPr>
          <w:r>
            <w:rPr>
              <w:sz w:val="22"/>
              <w:szCs w:val="22"/>
            </w:rPr>
            <w:t>STAADIUM:</w:t>
          </w:r>
        </w:p>
      </w:tc>
      <w:tc>
        <w:tcPr>
          <w:tcW w:w="5605" w:type="dxa"/>
        </w:tcPr>
        <w:p w14:paraId="169AE314" w14:textId="77777777" w:rsidR="00985C16" w:rsidRDefault="00985C16">
          <w:pPr>
            <w:pStyle w:val="Header"/>
            <w:jc w:val="left"/>
            <w:rPr>
              <w:sz w:val="22"/>
              <w:szCs w:val="22"/>
            </w:rPr>
          </w:pPr>
          <w:r>
            <w:rPr>
              <w:sz w:val="22"/>
              <w:szCs w:val="22"/>
            </w:rPr>
            <w:t>Eelprojekt</w:t>
          </w:r>
        </w:p>
      </w:tc>
      <w:tc>
        <w:tcPr>
          <w:tcW w:w="2769" w:type="dxa"/>
          <w:vMerge/>
        </w:tcPr>
        <w:p w14:paraId="4F064504" w14:textId="77777777" w:rsidR="00985C16" w:rsidRDefault="00985C16">
          <w:pPr>
            <w:pStyle w:val="Header"/>
            <w:jc w:val="right"/>
            <w:rPr>
              <w:sz w:val="22"/>
              <w:szCs w:val="22"/>
            </w:rPr>
          </w:pPr>
        </w:p>
      </w:tc>
    </w:tr>
    <w:tr w:rsidR="00985C16" w14:paraId="7E8EB42B" w14:textId="77777777">
      <w:trPr>
        <w:cantSplit/>
        <w:trHeight w:val="345"/>
      </w:trPr>
      <w:tc>
        <w:tcPr>
          <w:tcW w:w="1414" w:type="dxa"/>
        </w:tcPr>
        <w:p w14:paraId="155D2942" w14:textId="77777777" w:rsidR="00985C16" w:rsidRDefault="00985C16">
          <w:pPr>
            <w:pStyle w:val="Header"/>
            <w:jc w:val="left"/>
            <w:rPr>
              <w:sz w:val="22"/>
              <w:szCs w:val="22"/>
            </w:rPr>
          </w:pPr>
          <w:r>
            <w:rPr>
              <w:sz w:val="22"/>
              <w:szCs w:val="22"/>
            </w:rPr>
            <w:t>OBJEKT:</w:t>
          </w:r>
        </w:p>
      </w:tc>
      <w:tc>
        <w:tcPr>
          <w:tcW w:w="5605" w:type="dxa"/>
        </w:tcPr>
        <w:p w14:paraId="3204861F" w14:textId="43CF2141" w:rsidR="00985C16" w:rsidRDefault="00985C16" w:rsidP="0074589B">
          <w:pPr>
            <w:pStyle w:val="Bodytexy"/>
            <w:rPr>
              <w:sz w:val="22"/>
              <w:szCs w:val="22"/>
              <w:lang w:val="et-EE"/>
            </w:rPr>
          </w:pPr>
          <w:r>
            <w:rPr>
              <w:sz w:val="22"/>
              <w:szCs w:val="22"/>
              <w:lang w:val="et-EE"/>
            </w:rPr>
            <w:t xml:space="preserve">Korterelamu </w:t>
          </w:r>
        </w:p>
        <w:p w14:paraId="729A0F20" w14:textId="38B3C991" w:rsidR="00985C16" w:rsidRPr="007117CD" w:rsidRDefault="00985C16" w:rsidP="0074589B">
          <w:pPr>
            <w:pStyle w:val="Bodytexy"/>
            <w:rPr>
              <w:szCs w:val="24"/>
              <w:lang w:val="fi-FI"/>
            </w:rPr>
          </w:pPr>
          <w:r>
            <w:rPr>
              <w:sz w:val="22"/>
              <w:szCs w:val="22"/>
              <w:lang w:val="et-EE"/>
            </w:rPr>
            <w:t>Savi 43, Tartu</w:t>
          </w:r>
        </w:p>
      </w:tc>
      <w:tc>
        <w:tcPr>
          <w:tcW w:w="2769" w:type="dxa"/>
          <w:vMerge/>
        </w:tcPr>
        <w:p w14:paraId="1B4343DA" w14:textId="77777777" w:rsidR="00985C16" w:rsidRDefault="00985C16">
          <w:pPr>
            <w:pStyle w:val="Header"/>
            <w:jc w:val="left"/>
            <w:rPr>
              <w:sz w:val="22"/>
              <w:szCs w:val="22"/>
            </w:rPr>
          </w:pPr>
        </w:p>
      </w:tc>
    </w:tr>
  </w:tbl>
  <w:p w14:paraId="43A2DBBE" w14:textId="77777777" w:rsidR="00985C16" w:rsidRDefault="00985C16">
    <w:pPr>
      <w:pStyle w:val="Header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30" w:type="dxa"/>
      <w:tblLook w:val="04A0" w:firstRow="1" w:lastRow="0" w:firstColumn="1" w:lastColumn="0" w:noHBand="0" w:noVBand="1"/>
    </w:tblPr>
    <w:tblGrid>
      <w:gridCol w:w="2941"/>
      <w:gridCol w:w="4523"/>
      <w:gridCol w:w="2766"/>
    </w:tblGrid>
    <w:tr w:rsidR="00985C16" w14:paraId="764EF2F0" w14:textId="77777777" w:rsidTr="007D6299">
      <w:trPr>
        <w:cantSplit/>
        <w:trHeight w:val="280"/>
      </w:trPr>
      <w:tc>
        <w:tcPr>
          <w:tcW w:w="29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6BF81AA" w14:textId="77777777" w:rsidR="00985C16" w:rsidRDefault="00985C16" w:rsidP="007D6299">
          <w:pPr>
            <w:spacing w:after="120"/>
            <w:jc w:val="left"/>
          </w:pPr>
          <w:r>
            <w:rPr>
              <w:b/>
            </w:rPr>
            <w:t>TÖÖ NR</w:t>
          </w:r>
          <w:r>
            <w:t>:</w:t>
          </w:r>
        </w:p>
      </w:tc>
      <w:tc>
        <w:tcPr>
          <w:tcW w:w="453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BDE4581" w14:textId="29B5F886" w:rsidR="00985C16" w:rsidRDefault="004647BE" w:rsidP="00CE702D">
          <w:pPr>
            <w:spacing w:after="120"/>
            <w:jc w:val="left"/>
          </w:pPr>
          <w:r>
            <w:t>1919</w:t>
          </w:r>
        </w:p>
      </w:tc>
      <w:tc>
        <w:tcPr>
          <w:tcW w:w="2751" w:type="dxa"/>
          <w:vMerge w:val="restart"/>
          <w:tcBorders>
            <w:left w:val="single" w:sz="4" w:space="0" w:color="auto"/>
          </w:tcBorders>
        </w:tcPr>
        <w:p w14:paraId="091D2B53" w14:textId="77777777" w:rsidR="00985C16" w:rsidRDefault="00985C16">
          <w:pPr>
            <w:pStyle w:val="Bodytexy"/>
            <w:tabs>
              <w:tab w:val="right" w:pos="9637"/>
            </w:tabs>
          </w:pPr>
          <w:r>
            <w:t xml:space="preserve">     </w:t>
          </w:r>
        </w:p>
        <w:p w14:paraId="3F13D13D" w14:textId="77777777" w:rsidR="00985C16" w:rsidRDefault="00985C16">
          <w:pPr>
            <w:pStyle w:val="Bodytexy"/>
            <w:tabs>
              <w:tab w:val="right" w:pos="9637"/>
            </w:tabs>
          </w:pPr>
          <w:r>
            <w:rPr>
              <w:noProof/>
              <w:lang w:val="et-EE" w:eastAsia="et-EE"/>
            </w:rPr>
            <w:drawing>
              <wp:inline distT="0" distB="0" distL="0" distR="0" wp14:anchorId="284F1124" wp14:editId="7C5149BF">
                <wp:extent cx="1609725" cy="895350"/>
                <wp:effectExtent l="0" t="0" r="9525" b="0"/>
                <wp:docPr id="2" name="Picture 2" descr="Viva insenerid logo mõõdu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Viva insenerid logo mõõdu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9725" cy="895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985C16" w14:paraId="15E856F7" w14:textId="77777777" w:rsidTr="007D6299">
      <w:trPr>
        <w:cantSplit/>
        <w:trHeight w:val="300"/>
      </w:trPr>
      <w:tc>
        <w:tcPr>
          <w:tcW w:w="29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DCAE2F6" w14:textId="77777777" w:rsidR="00985C16" w:rsidRDefault="00985C16" w:rsidP="007D6299">
          <w:pPr>
            <w:spacing w:after="120"/>
            <w:jc w:val="left"/>
            <w:rPr>
              <w:b/>
            </w:rPr>
          </w:pPr>
          <w:r>
            <w:rPr>
              <w:b/>
            </w:rPr>
            <w:t>TELLIJA:</w:t>
          </w:r>
        </w:p>
      </w:tc>
      <w:tc>
        <w:tcPr>
          <w:tcW w:w="453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41EC761" w14:textId="5A9835E6" w:rsidR="003C1934" w:rsidRPr="003C1934" w:rsidRDefault="00EE2B2C" w:rsidP="008B5EC4">
          <w:pPr>
            <w:pStyle w:val="Bodytexy"/>
            <w:jc w:val="left"/>
            <w:rPr>
              <w:lang w:val="fi-FI"/>
            </w:rPr>
          </w:pPr>
          <w:proofErr w:type="spellStart"/>
          <w:r>
            <w:rPr>
              <w:lang w:val="et-EE"/>
            </w:rPr>
            <w:t>Anžeelika</w:t>
          </w:r>
          <w:proofErr w:type="spellEnd"/>
          <w:r>
            <w:rPr>
              <w:lang w:val="et-EE"/>
            </w:rPr>
            <w:t xml:space="preserve"> Raud</w:t>
          </w:r>
          <w:r w:rsidR="00985C16" w:rsidRPr="003C1934">
            <w:rPr>
              <w:lang w:val="et-EE"/>
            </w:rPr>
            <w:br/>
          </w:r>
          <w:proofErr w:type="spellStart"/>
          <w:r w:rsidR="003C1934" w:rsidRPr="003C1934">
            <w:rPr>
              <w:lang w:val="fi-FI"/>
            </w:rPr>
            <w:t>Madruse</w:t>
          </w:r>
          <w:proofErr w:type="spellEnd"/>
          <w:r w:rsidR="003C1934" w:rsidRPr="003C1934">
            <w:rPr>
              <w:lang w:val="fi-FI"/>
            </w:rPr>
            <w:t xml:space="preserve"> tn </w:t>
          </w:r>
          <w:r w:rsidR="004647BE">
            <w:rPr>
              <w:lang w:val="fi-FI"/>
            </w:rPr>
            <w:t xml:space="preserve">22, </w:t>
          </w:r>
          <w:r w:rsidR="003C1934" w:rsidRPr="003C1934">
            <w:rPr>
              <w:lang w:val="fi-FI"/>
            </w:rPr>
            <w:t xml:space="preserve">Tartu, </w:t>
          </w:r>
          <w:proofErr w:type="spellStart"/>
          <w:r w:rsidR="003C1934" w:rsidRPr="003C1934">
            <w:rPr>
              <w:lang w:val="fi-FI"/>
            </w:rPr>
            <w:t>Tartumaa</w:t>
          </w:r>
          <w:proofErr w:type="spellEnd"/>
          <w:r w:rsidR="003C1934" w:rsidRPr="003C1934">
            <w:rPr>
              <w:lang w:val="fi-FI"/>
            </w:rPr>
            <w:t xml:space="preserve"> 51017</w:t>
          </w:r>
        </w:p>
        <w:p w14:paraId="75798FFE" w14:textId="75345BAD" w:rsidR="00583B84" w:rsidRDefault="00583B84" w:rsidP="008B5EC4">
          <w:pPr>
            <w:pStyle w:val="Bodytexy"/>
            <w:jc w:val="left"/>
            <w:rPr>
              <w:lang w:val="fi-FI"/>
            </w:rPr>
          </w:pPr>
          <w:r>
            <w:rPr>
              <w:lang w:val="fi-FI"/>
            </w:rPr>
            <w:t xml:space="preserve">Kontaktisik: </w:t>
          </w:r>
          <w:proofErr w:type="spellStart"/>
          <w:r w:rsidR="004647BE">
            <w:rPr>
              <w:lang w:val="fi-FI"/>
            </w:rPr>
            <w:t>Eriki</w:t>
          </w:r>
          <w:proofErr w:type="spellEnd"/>
          <w:r w:rsidR="004647BE">
            <w:rPr>
              <w:lang w:val="fi-FI"/>
            </w:rPr>
            <w:t xml:space="preserve"> </w:t>
          </w:r>
          <w:proofErr w:type="spellStart"/>
          <w:r w:rsidR="004647BE">
            <w:rPr>
              <w:lang w:val="fi-FI"/>
            </w:rPr>
            <w:t>Kuusik</w:t>
          </w:r>
          <w:proofErr w:type="spellEnd"/>
        </w:p>
        <w:p w14:paraId="0A9BAE26" w14:textId="165BCCDE" w:rsidR="00985C16" w:rsidRPr="004647BE" w:rsidRDefault="00985C16" w:rsidP="008B5EC4">
          <w:pPr>
            <w:pStyle w:val="Bodytexy"/>
            <w:jc w:val="left"/>
            <w:rPr>
              <w:lang w:val="fi-FI"/>
            </w:rPr>
          </w:pPr>
          <w:r w:rsidRPr="004647BE">
            <w:rPr>
              <w:lang w:val="fi-FI"/>
            </w:rPr>
            <w:t>tel:</w:t>
          </w:r>
          <w:r w:rsidR="00EB3165" w:rsidRPr="004647BE">
            <w:rPr>
              <w:lang w:val="fi-FI"/>
            </w:rPr>
            <w:t xml:space="preserve"> </w:t>
          </w:r>
          <w:r w:rsidRPr="004647BE">
            <w:rPr>
              <w:lang w:val="fi-FI"/>
            </w:rPr>
            <w:t>+</w:t>
          </w:r>
          <w:r w:rsidR="00EB3165" w:rsidRPr="004647BE">
            <w:rPr>
              <w:lang w:val="fi-FI"/>
            </w:rPr>
            <w:t xml:space="preserve">372 </w:t>
          </w:r>
          <w:r w:rsidR="004647BE" w:rsidRPr="004647BE">
            <w:rPr>
              <w:lang w:val="fi-FI"/>
            </w:rPr>
            <w:t>53467790</w:t>
          </w:r>
        </w:p>
        <w:p w14:paraId="7B71E848" w14:textId="25496D47" w:rsidR="00985C16" w:rsidRPr="004647BE" w:rsidRDefault="00985C16" w:rsidP="008B5EC4">
          <w:pPr>
            <w:pStyle w:val="Bodytexy"/>
            <w:jc w:val="left"/>
            <w:rPr>
              <w:lang w:val="fi-FI"/>
            </w:rPr>
          </w:pPr>
          <w:r w:rsidRPr="004647BE">
            <w:rPr>
              <w:lang w:val="fi-FI"/>
            </w:rPr>
            <w:t xml:space="preserve">e-post: </w:t>
          </w:r>
          <w:r w:rsidR="004647BE" w:rsidRPr="004647BE">
            <w:rPr>
              <w:lang w:val="fi-FI"/>
            </w:rPr>
            <w:t>Erki288@hotmail.com</w:t>
          </w:r>
        </w:p>
      </w:tc>
      <w:tc>
        <w:tcPr>
          <w:tcW w:w="2751" w:type="dxa"/>
          <w:vMerge/>
          <w:tcBorders>
            <w:left w:val="single" w:sz="4" w:space="0" w:color="auto"/>
          </w:tcBorders>
        </w:tcPr>
        <w:p w14:paraId="5BE90818" w14:textId="77777777" w:rsidR="00985C16" w:rsidRDefault="00985C16"/>
      </w:tc>
    </w:tr>
    <w:tr w:rsidR="00985C16" w14:paraId="42AD64BB" w14:textId="77777777" w:rsidTr="007D6299">
      <w:trPr>
        <w:cantSplit/>
        <w:trHeight w:val="170"/>
      </w:trPr>
      <w:tc>
        <w:tcPr>
          <w:tcW w:w="29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D5CF7D5" w14:textId="539605CC" w:rsidR="00985C16" w:rsidRDefault="00985C16" w:rsidP="007D6299">
          <w:pPr>
            <w:spacing w:after="120"/>
            <w:jc w:val="left"/>
            <w:rPr>
              <w:b/>
            </w:rPr>
          </w:pPr>
          <w:r>
            <w:rPr>
              <w:b/>
            </w:rPr>
            <w:t>KINNISTU OMANIK:</w:t>
          </w:r>
        </w:p>
      </w:tc>
      <w:tc>
        <w:tcPr>
          <w:tcW w:w="453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29C5F66" w14:textId="00ACFA10" w:rsidR="00985C16" w:rsidRPr="006A2DF1" w:rsidRDefault="00EE2B2C" w:rsidP="00FC0A51">
          <w:pPr>
            <w:pStyle w:val="Bodytexy"/>
            <w:jc w:val="left"/>
          </w:pPr>
          <w:proofErr w:type="spellStart"/>
          <w:r w:rsidRPr="00EE2B2C">
            <w:t>Anžeelika</w:t>
          </w:r>
          <w:proofErr w:type="spellEnd"/>
          <w:r w:rsidRPr="00EE2B2C">
            <w:t xml:space="preserve"> </w:t>
          </w:r>
          <w:proofErr w:type="spellStart"/>
          <w:r w:rsidRPr="00EE2B2C">
            <w:t>Raud</w:t>
          </w:r>
          <w:proofErr w:type="spellEnd"/>
        </w:p>
      </w:tc>
      <w:tc>
        <w:tcPr>
          <w:tcW w:w="2751" w:type="dxa"/>
          <w:vMerge/>
          <w:tcBorders>
            <w:left w:val="single" w:sz="4" w:space="0" w:color="auto"/>
          </w:tcBorders>
        </w:tcPr>
        <w:p w14:paraId="0404AEAA" w14:textId="77777777" w:rsidR="00985C16" w:rsidRDefault="00985C16" w:rsidP="00A55432"/>
      </w:tc>
    </w:tr>
    <w:tr w:rsidR="00985C16" w14:paraId="43861DC1" w14:textId="77777777" w:rsidTr="007D6299">
      <w:trPr>
        <w:cantSplit/>
        <w:trHeight w:val="170"/>
      </w:trPr>
      <w:tc>
        <w:tcPr>
          <w:tcW w:w="29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0FE43E3" w14:textId="77777777" w:rsidR="00985C16" w:rsidRDefault="00985C16" w:rsidP="007D6299">
          <w:pPr>
            <w:spacing w:after="120"/>
            <w:jc w:val="left"/>
            <w:rPr>
              <w:b/>
            </w:rPr>
          </w:pPr>
          <w:r>
            <w:rPr>
              <w:b/>
            </w:rPr>
            <w:t>PEAPROJEKTEERIJA :</w:t>
          </w:r>
        </w:p>
      </w:tc>
      <w:tc>
        <w:tcPr>
          <w:tcW w:w="453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5814FD3" w14:textId="5AF8E08A" w:rsidR="00985C16" w:rsidRPr="005E14C2" w:rsidRDefault="00985C16" w:rsidP="0036788A">
          <w:pPr>
            <w:pStyle w:val="Bodytexy"/>
          </w:pPr>
        </w:p>
      </w:tc>
      <w:tc>
        <w:tcPr>
          <w:tcW w:w="2751" w:type="dxa"/>
          <w:vMerge/>
          <w:tcBorders>
            <w:left w:val="single" w:sz="4" w:space="0" w:color="auto"/>
          </w:tcBorders>
        </w:tcPr>
        <w:p w14:paraId="7CE04A0F" w14:textId="77777777" w:rsidR="00985C16" w:rsidRDefault="00985C16"/>
      </w:tc>
    </w:tr>
  </w:tbl>
  <w:p w14:paraId="0B305C25" w14:textId="77777777" w:rsidR="00985C16" w:rsidRDefault="00985C16">
    <w:pPr>
      <w:pStyle w:val="Header"/>
      <w:tabs>
        <w:tab w:val="right" w:pos="9637"/>
      </w:tabs>
    </w:pPr>
    <w:r>
      <w:tab/>
    </w:r>
    <w:r>
      <w:tab/>
    </w:r>
    <w:r>
      <w:rPr>
        <w:sz w:val="28"/>
      </w:rPr>
      <w:t xml:space="preserve">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C4976C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isLgl/>
      <w:lvlText w:val="%1.%2"/>
      <w:lvlJc w:val="left"/>
      <w:pPr>
        <w:ind w:left="390" w:hanging="390"/>
      </w:pPr>
      <w:rPr>
        <w:rFonts w:hint="default"/>
        <w:lang w:val="et-EE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pStyle w:val="Heading1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1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540"/>
      </w:pPr>
    </w:lvl>
  </w:abstractNum>
  <w:abstractNum w:abstractNumId="3">
    <w:nsid w:val="05954522"/>
    <w:multiLevelType w:val="hybridMultilevel"/>
    <w:tmpl w:val="46ACB79C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5B0964"/>
    <w:multiLevelType w:val="hybridMultilevel"/>
    <w:tmpl w:val="FED61B38"/>
    <w:lvl w:ilvl="0" w:tplc="616E1EA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813E9A"/>
    <w:multiLevelType w:val="hybridMultilevel"/>
    <w:tmpl w:val="D932E95A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DB4498"/>
    <w:multiLevelType w:val="hybridMultilevel"/>
    <w:tmpl w:val="55EE0AC4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907ADD"/>
    <w:multiLevelType w:val="hybridMultilevel"/>
    <w:tmpl w:val="787CC326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D22252"/>
    <w:multiLevelType w:val="hybridMultilevel"/>
    <w:tmpl w:val="DA5E04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7541E26"/>
    <w:multiLevelType w:val="hybridMultilevel"/>
    <w:tmpl w:val="D3E21FE8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A06B6A"/>
    <w:multiLevelType w:val="hybridMultilevel"/>
    <w:tmpl w:val="44C22FBC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C152E4"/>
    <w:multiLevelType w:val="hybridMultilevel"/>
    <w:tmpl w:val="EE2804D4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9A92927"/>
    <w:multiLevelType w:val="hybridMultilevel"/>
    <w:tmpl w:val="09428D24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37380D"/>
    <w:multiLevelType w:val="hybridMultilevel"/>
    <w:tmpl w:val="02001D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E642BF0"/>
    <w:multiLevelType w:val="hybridMultilevel"/>
    <w:tmpl w:val="88B860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F677966"/>
    <w:multiLevelType w:val="hybridMultilevel"/>
    <w:tmpl w:val="1E12FFFA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33B4419"/>
    <w:multiLevelType w:val="hybridMultilevel"/>
    <w:tmpl w:val="31500FFA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72F77D0"/>
    <w:multiLevelType w:val="hybridMultilevel"/>
    <w:tmpl w:val="787CB6F4"/>
    <w:lvl w:ilvl="0" w:tplc="A9DA9D52"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7E0638B"/>
    <w:multiLevelType w:val="hybridMultilevel"/>
    <w:tmpl w:val="A35EC21C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0EE742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9BC397F"/>
    <w:multiLevelType w:val="hybridMultilevel"/>
    <w:tmpl w:val="E68C4A80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BA179E8"/>
    <w:multiLevelType w:val="hybridMultilevel"/>
    <w:tmpl w:val="0A768A74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FB61318"/>
    <w:multiLevelType w:val="hybridMultilevel"/>
    <w:tmpl w:val="681A0B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5763240"/>
    <w:multiLevelType w:val="hybridMultilevel"/>
    <w:tmpl w:val="147EA506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A4779D9"/>
    <w:multiLevelType w:val="hybridMultilevel"/>
    <w:tmpl w:val="3D7AD0E6"/>
    <w:lvl w:ilvl="0" w:tplc="A9DA9D52"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AAA4A5D"/>
    <w:multiLevelType w:val="hybridMultilevel"/>
    <w:tmpl w:val="514A1044"/>
    <w:lvl w:ilvl="0" w:tplc="042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2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">
    <w:nsid w:val="3C136905"/>
    <w:multiLevelType w:val="hybridMultilevel"/>
    <w:tmpl w:val="57E8D26A"/>
    <w:lvl w:ilvl="0" w:tplc="F3046E6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7D6903"/>
    <w:multiLevelType w:val="hybridMultilevel"/>
    <w:tmpl w:val="0052AB2A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0A0FD8"/>
    <w:multiLevelType w:val="hybridMultilevel"/>
    <w:tmpl w:val="101A182C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7CB0134"/>
    <w:multiLevelType w:val="hybridMultilevel"/>
    <w:tmpl w:val="B302ED0E"/>
    <w:lvl w:ilvl="0" w:tplc="A9DA9D52"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92F63AC"/>
    <w:multiLevelType w:val="hybridMultilevel"/>
    <w:tmpl w:val="031486A8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9783781"/>
    <w:multiLevelType w:val="hybridMultilevel"/>
    <w:tmpl w:val="1B607B22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B3B5966"/>
    <w:multiLevelType w:val="hybridMultilevel"/>
    <w:tmpl w:val="F3627868"/>
    <w:lvl w:ilvl="0" w:tplc="A9DA9D52"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E606BC6"/>
    <w:multiLevelType w:val="hybridMultilevel"/>
    <w:tmpl w:val="A8DEE81E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33A28E9"/>
    <w:multiLevelType w:val="hybridMultilevel"/>
    <w:tmpl w:val="3ABC971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5DA41FD"/>
    <w:multiLevelType w:val="hybridMultilevel"/>
    <w:tmpl w:val="A9F467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66821D5"/>
    <w:multiLevelType w:val="hybridMultilevel"/>
    <w:tmpl w:val="6426959C"/>
    <w:lvl w:ilvl="0" w:tplc="042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6">
    <w:nsid w:val="57092D2B"/>
    <w:multiLevelType w:val="hybridMultilevel"/>
    <w:tmpl w:val="2DBCD3E2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BFA5777"/>
    <w:multiLevelType w:val="hybridMultilevel"/>
    <w:tmpl w:val="C4EC251C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1C3505C"/>
    <w:multiLevelType w:val="hybridMultilevel"/>
    <w:tmpl w:val="299A46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5123BEE"/>
    <w:multiLevelType w:val="hybridMultilevel"/>
    <w:tmpl w:val="8F9CB524"/>
    <w:lvl w:ilvl="0" w:tplc="042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0">
    <w:nsid w:val="65F94D00"/>
    <w:multiLevelType w:val="hybridMultilevel"/>
    <w:tmpl w:val="A7B0A9A4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D0B1F17"/>
    <w:multiLevelType w:val="hybridMultilevel"/>
    <w:tmpl w:val="B488615A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E231138"/>
    <w:multiLevelType w:val="hybridMultilevel"/>
    <w:tmpl w:val="6DA6050C"/>
    <w:lvl w:ilvl="0" w:tplc="042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01941BC"/>
    <w:multiLevelType w:val="hybridMultilevel"/>
    <w:tmpl w:val="FDB6E032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A352363"/>
    <w:multiLevelType w:val="hybridMultilevel"/>
    <w:tmpl w:val="82D6B1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26"/>
  </w:num>
  <w:num w:numId="5">
    <w:abstractNumId w:val="11"/>
  </w:num>
  <w:num w:numId="6">
    <w:abstractNumId w:val="38"/>
  </w:num>
  <w:num w:numId="7">
    <w:abstractNumId w:val="33"/>
  </w:num>
  <w:num w:numId="8">
    <w:abstractNumId w:val="13"/>
  </w:num>
  <w:num w:numId="9">
    <w:abstractNumId w:val="44"/>
  </w:num>
  <w:num w:numId="10">
    <w:abstractNumId w:val="10"/>
  </w:num>
  <w:num w:numId="11">
    <w:abstractNumId w:val="30"/>
  </w:num>
  <w:num w:numId="12">
    <w:abstractNumId w:val="14"/>
  </w:num>
  <w:num w:numId="13">
    <w:abstractNumId w:val="34"/>
  </w:num>
  <w:num w:numId="14">
    <w:abstractNumId w:val="35"/>
  </w:num>
  <w:num w:numId="15">
    <w:abstractNumId w:val="43"/>
  </w:num>
  <w:num w:numId="16">
    <w:abstractNumId w:val="41"/>
  </w:num>
  <w:num w:numId="17">
    <w:abstractNumId w:val="18"/>
  </w:num>
  <w:num w:numId="18">
    <w:abstractNumId w:val="30"/>
  </w:num>
  <w:num w:numId="19">
    <w:abstractNumId w:val="29"/>
  </w:num>
  <w:num w:numId="20">
    <w:abstractNumId w:val="3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27"/>
  </w:num>
  <w:num w:numId="24">
    <w:abstractNumId w:val="23"/>
  </w:num>
  <w:num w:numId="25">
    <w:abstractNumId w:val="24"/>
  </w:num>
  <w:num w:numId="26">
    <w:abstractNumId w:val="21"/>
  </w:num>
  <w:num w:numId="27">
    <w:abstractNumId w:val="36"/>
  </w:num>
  <w:num w:numId="28">
    <w:abstractNumId w:val="15"/>
  </w:num>
  <w:num w:numId="29">
    <w:abstractNumId w:val="18"/>
  </w:num>
  <w:num w:numId="30">
    <w:abstractNumId w:val="5"/>
  </w:num>
  <w:num w:numId="31">
    <w:abstractNumId w:val="32"/>
  </w:num>
  <w:num w:numId="32">
    <w:abstractNumId w:val="19"/>
  </w:num>
  <w:num w:numId="33">
    <w:abstractNumId w:val="12"/>
  </w:num>
  <w:num w:numId="34">
    <w:abstractNumId w:val="7"/>
  </w:num>
  <w:num w:numId="35">
    <w:abstractNumId w:val="25"/>
  </w:num>
  <w:num w:numId="36">
    <w:abstractNumId w:val="4"/>
  </w:num>
  <w:num w:numId="37">
    <w:abstractNumId w:val="40"/>
  </w:num>
  <w:num w:numId="38">
    <w:abstractNumId w:val="42"/>
  </w:num>
  <w:num w:numId="39">
    <w:abstractNumId w:val="6"/>
  </w:num>
  <w:num w:numId="40">
    <w:abstractNumId w:val="17"/>
  </w:num>
  <w:num w:numId="41">
    <w:abstractNumId w:val="22"/>
  </w:num>
  <w:num w:numId="42">
    <w:abstractNumId w:val="16"/>
  </w:num>
  <w:num w:numId="43">
    <w:abstractNumId w:val="31"/>
  </w:num>
  <w:num w:numId="44">
    <w:abstractNumId w:val="28"/>
  </w:num>
  <w:num w:numId="45">
    <w:abstractNumId w:val="30"/>
  </w:num>
  <w:num w:numId="46">
    <w:abstractNumId w:val="9"/>
  </w:num>
  <w:num w:numId="47">
    <w:abstractNumId w:val="39"/>
  </w:num>
  <w:num w:numId="48">
    <w:abstractNumId w:val="37"/>
  </w:num>
  <w:num w:numId="49">
    <w:abstractNumId w:val="2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8A0"/>
    <w:rsid w:val="000000F5"/>
    <w:rsid w:val="00000124"/>
    <w:rsid w:val="00000A86"/>
    <w:rsid w:val="00000A8E"/>
    <w:rsid w:val="00001002"/>
    <w:rsid w:val="00001AAD"/>
    <w:rsid w:val="000030B6"/>
    <w:rsid w:val="000046FD"/>
    <w:rsid w:val="00004FC6"/>
    <w:rsid w:val="00011B10"/>
    <w:rsid w:val="00011D29"/>
    <w:rsid w:val="0001539B"/>
    <w:rsid w:val="00026565"/>
    <w:rsid w:val="00030DDF"/>
    <w:rsid w:val="00030EF4"/>
    <w:rsid w:val="000340CC"/>
    <w:rsid w:val="0003533D"/>
    <w:rsid w:val="00037EF2"/>
    <w:rsid w:val="00041A07"/>
    <w:rsid w:val="00043DA4"/>
    <w:rsid w:val="00047681"/>
    <w:rsid w:val="0005067C"/>
    <w:rsid w:val="00057499"/>
    <w:rsid w:val="00057BCA"/>
    <w:rsid w:val="00062347"/>
    <w:rsid w:val="00063734"/>
    <w:rsid w:val="00065741"/>
    <w:rsid w:val="0006661E"/>
    <w:rsid w:val="000704F7"/>
    <w:rsid w:val="00072983"/>
    <w:rsid w:val="00074A82"/>
    <w:rsid w:val="00080499"/>
    <w:rsid w:val="00080989"/>
    <w:rsid w:val="00080A1F"/>
    <w:rsid w:val="000833AC"/>
    <w:rsid w:val="0008433C"/>
    <w:rsid w:val="000851FD"/>
    <w:rsid w:val="0009115C"/>
    <w:rsid w:val="00092064"/>
    <w:rsid w:val="00092434"/>
    <w:rsid w:val="000949A6"/>
    <w:rsid w:val="000954ED"/>
    <w:rsid w:val="00096002"/>
    <w:rsid w:val="00096B15"/>
    <w:rsid w:val="00096BE6"/>
    <w:rsid w:val="000A00AC"/>
    <w:rsid w:val="000A4BC7"/>
    <w:rsid w:val="000A4BFC"/>
    <w:rsid w:val="000A5EF5"/>
    <w:rsid w:val="000B1651"/>
    <w:rsid w:val="000B1F43"/>
    <w:rsid w:val="000B3288"/>
    <w:rsid w:val="000B3782"/>
    <w:rsid w:val="000B42B5"/>
    <w:rsid w:val="000B535F"/>
    <w:rsid w:val="000C196E"/>
    <w:rsid w:val="000C249B"/>
    <w:rsid w:val="000C34B1"/>
    <w:rsid w:val="000C506B"/>
    <w:rsid w:val="000C577E"/>
    <w:rsid w:val="000D1F71"/>
    <w:rsid w:val="000D249F"/>
    <w:rsid w:val="000D28FC"/>
    <w:rsid w:val="000D5678"/>
    <w:rsid w:val="000D67C5"/>
    <w:rsid w:val="000D6C83"/>
    <w:rsid w:val="000D75A5"/>
    <w:rsid w:val="000E0294"/>
    <w:rsid w:val="000E0C35"/>
    <w:rsid w:val="000E0CC4"/>
    <w:rsid w:val="000E2E52"/>
    <w:rsid w:val="000E422B"/>
    <w:rsid w:val="000F0C77"/>
    <w:rsid w:val="000F2F2A"/>
    <w:rsid w:val="000F440E"/>
    <w:rsid w:val="000F4A76"/>
    <w:rsid w:val="001003EE"/>
    <w:rsid w:val="00103208"/>
    <w:rsid w:val="001034D9"/>
    <w:rsid w:val="0010703F"/>
    <w:rsid w:val="001110C9"/>
    <w:rsid w:val="00112728"/>
    <w:rsid w:val="0011448E"/>
    <w:rsid w:val="00114864"/>
    <w:rsid w:val="0012050C"/>
    <w:rsid w:val="001252AE"/>
    <w:rsid w:val="00126958"/>
    <w:rsid w:val="00126EA5"/>
    <w:rsid w:val="00127E42"/>
    <w:rsid w:val="001304A8"/>
    <w:rsid w:val="001326D5"/>
    <w:rsid w:val="00133FEF"/>
    <w:rsid w:val="00134556"/>
    <w:rsid w:val="00135F45"/>
    <w:rsid w:val="00136489"/>
    <w:rsid w:val="00136B12"/>
    <w:rsid w:val="001375DC"/>
    <w:rsid w:val="00141371"/>
    <w:rsid w:val="00141ABF"/>
    <w:rsid w:val="00143B34"/>
    <w:rsid w:val="001462B5"/>
    <w:rsid w:val="001506F2"/>
    <w:rsid w:val="00153022"/>
    <w:rsid w:val="0015439D"/>
    <w:rsid w:val="0015555F"/>
    <w:rsid w:val="001569C8"/>
    <w:rsid w:val="001570DF"/>
    <w:rsid w:val="00157B46"/>
    <w:rsid w:val="00162637"/>
    <w:rsid w:val="00164BEB"/>
    <w:rsid w:val="0016675A"/>
    <w:rsid w:val="0016750B"/>
    <w:rsid w:val="001722D2"/>
    <w:rsid w:val="00173B55"/>
    <w:rsid w:val="00175659"/>
    <w:rsid w:val="00176BAE"/>
    <w:rsid w:val="00180C17"/>
    <w:rsid w:val="00181BED"/>
    <w:rsid w:val="001821EF"/>
    <w:rsid w:val="00184929"/>
    <w:rsid w:val="00184E85"/>
    <w:rsid w:val="00187206"/>
    <w:rsid w:val="00190F43"/>
    <w:rsid w:val="00191764"/>
    <w:rsid w:val="00191F23"/>
    <w:rsid w:val="001928D5"/>
    <w:rsid w:val="00194E1C"/>
    <w:rsid w:val="00197CBB"/>
    <w:rsid w:val="001A44ED"/>
    <w:rsid w:val="001A5146"/>
    <w:rsid w:val="001A5724"/>
    <w:rsid w:val="001A5F6F"/>
    <w:rsid w:val="001A71F8"/>
    <w:rsid w:val="001B3AC8"/>
    <w:rsid w:val="001B5DE0"/>
    <w:rsid w:val="001B638F"/>
    <w:rsid w:val="001C0C3B"/>
    <w:rsid w:val="001D11E1"/>
    <w:rsid w:val="001D4671"/>
    <w:rsid w:val="001D4A46"/>
    <w:rsid w:val="001D77CC"/>
    <w:rsid w:val="001E5E99"/>
    <w:rsid w:val="001F0650"/>
    <w:rsid w:val="001F075C"/>
    <w:rsid w:val="001F258E"/>
    <w:rsid w:val="001F39CC"/>
    <w:rsid w:val="001F6756"/>
    <w:rsid w:val="001F70AB"/>
    <w:rsid w:val="001F7A5B"/>
    <w:rsid w:val="00200EDB"/>
    <w:rsid w:val="00204A12"/>
    <w:rsid w:val="00205379"/>
    <w:rsid w:val="00206C95"/>
    <w:rsid w:val="00207AF7"/>
    <w:rsid w:val="00212A8D"/>
    <w:rsid w:val="00213891"/>
    <w:rsid w:val="0021799E"/>
    <w:rsid w:val="00217CED"/>
    <w:rsid w:val="002222BA"/>
    <w:rsid w:val="00222AF0"/>
    <w:rsid w:val="00222CD5"/>
    <w:rsid w:val="00226529"/>
    <w:rsid w:val="00226E40"/>
    <w:rsid w:val="002309C2"/>
    <w:rsid w:val="002338F0"/>
    <w:rsid w:val="00233EF6"/>
    <w:rsid w:val="00233FEE"/>
    <w:rsid w:val="002344B7"/>
    <w:rsid w:val="0024359C"/>
    <w:rsid w:val="00243DA4"/>
    <w:rsid w:val="002468D1"/>
    <w:rsid w:val="00250D5C"/>
    <w:rsid w:val="0025625D"/>
    <w:rsid w:val="00257751"/>
    <w:rsid w:val="002622E8"/>
    <w:rsid w:val="0026522E"/>
    <w:rsid w:val="00265E31"/>
    <w:rsid w:val="002668F4"/>
    <w:rsid w:val="0027218A"/>
    <w:rsid w:val="002723CA"/>
    <w:rsid w:val="00273721"/>
    <w:rsid w:val="00274844"/>
    <w:rsid w:val="00274D0D"/>
    <w:rsid w:val="002752AB"/>
    <w:rsid w:val="002762F9"/>
    <w:rsid w:val="002769A7"/>
    <w:rsid w:val="0027779D"/>
    <w:rsid w:val="002778E4"/>
    <w:rsid w:val="00280364"/>
    <w:rsid w:val="00282E9B"/>
    <w:rsid w:val="00283FFA"/>
    <w:rsid w:val="002859D8"/>
    <w:rsid w:val="00286624"/>
    <w:rsid w:val="00287260"/>
    <w:rsid w:val="00287512"/>
    <w:rsid w:val="00287AFC"/>
    <w:rsid w:val="002906F6"/>
    <w:rsid w:val="00290776"/>
    <w:rsid w:val="00291C44"/>
    <w:rsid w:val="00294B81"/>
    <w:rsid w:val="00294EA3"/>
    <w:rsid w:val="00294EE9"/>
    <w:rsid w:val="0029561E"/>
    <w:rsid w:val="002A14B0"/>
    <w:rsid w:val="002A2155"/>
    <w:rsid w:val="002A7CDF"/>
    <w:rsid w:val="002A7D80"/>
    <w:rsid w:val="002B2BDC"/>
    <w:rsid w:val="002B40FC"/>
    <w:rsid w:val="002C1394"/>
    <w:rsid w:val="002C1564"/>
    <w:rsid w:val="002C3EA0"/>
    <w:rsid w:val="002C633C"/>
    <w:rsid w:val="002D2340"/>
    <w:rsid w:val="002D2B87"/>
    <w:rsid w:val="002D2F8E"/>
    <w:rsid w:val="002D2FA9"/>
    <w:rsid w:val="002D6A0A"/>
    <w:rsid w:val="002D7EC4"/>
    <w:rsid w:val="002E1082"/>
    <w:rsid w:val="002E3089"/>
    <w:rsid w:val="002E5340"/>
    <w:rsid w:val="002F087A"/>
    <w:rsid w:val="002F1FDB"/>
    <w:rsid w:val="002F42F0"/>
    <w:rsid w:val="002F4467"/>
    <w:rsid w:val="002F4DC6"/>
    <w:rsid w:val="002F515F"/>
    <w:rsid w:val="002F74C7"/>
    <w:rsid w:val="00300336"/>
    <w:rsid w:val="003010D7"/>
    <w:rsid w:val="00301E1B"/>
    <w:rsid w:val="00303BF1"/>
    <w:rsid w:val="00305539"/>
    <w:rsid w:val="00305A39"/>
    <w:rsid w:val="00306B71"/>
    <w:rsid w:val="00306C1E"/>
    <w:rsid w:val="00311B27"/>
    <w:rsid w:val="003152EA"/>
    <w:rsid w:val="00320B07"/>
    <w:rsid w:val="0032293C"/>
    <w:rsid w:val="0032460A"/>
    <w:rsid w:val="00325DD5"/>
    <w:rsid w:val="00326127"/>
    <w:rsid w:val="0032791D"/>
    <w:rsid w:val="0033227C"/>
    <w:rsid w:val="003331C2"/>
    <w:rsid w:val="00334C06"/>
    <w:rsid w:val="0033636B"/>
    <w:rsid w:val="00336AD4"/>
    <w:rsid w:val="00337A8E"/>
    <w:rsid w:val="00337F18"/>
    <w:rsid w:val="003416E2"/>
    <w:rsid w:val="003420C2"/>
    <w:rsid w:val="00343004"/>
    <w:rsid w:val="00344160"/>
    <w:rsid w:val="00347A7E"/>
    <w:rsid w:val="00350C3C"/>
    <w:rsid w:val="0035212E"/>
    <w:rsid w:val="00352241"/>
    <w:rsid w:val="003549D7"/>
    <w:rsid w:val="00355DA1"/>
    <w:rsid w:val="0035641C"/>
    <w:rsid w:val="0036109C"/>
    <w:rsid w:val="00364183"/>
    <w:rsid w:val="003677AB"/>
    <w:rsid w:val="0036788A"/>
    <w:rsid w:val="00373A0E"/>
    <w:rsid w:val="00373DFF"/>
    <w:rsid w:val="00376B8A"/>
    <w:rsid w:val="003777FC"/>
    <w:rsid w:val="003779EE"/>
    <w:rsid w:val="00381285"/>
    <w:rsid w:val="0038428A"/>
    <w:rsid w:val="00386894"/>
    <w:rsid w:val="0039022F"/>
    <w:rsid w:val="003915B5"/>
    <w:rsid w:val="003A06A7"/>
    <w:rsid w:val="003A07B4"/>
    <w:rsid w:val="003A14A0"/>
    <w:rsid w:val="003A275A"/>
    <w:rsid w:val="003A3480"/>
    <w:rsid w:val="003A445B"/>
    <w:rsid w:val="003B18BF"/>
    <w:rsid w:val="003B236A"/>
    <w:rsid w:val="003B49EA"/>
    <w:rsid w:val="003B52F7"/>
    <w:rsid w:val="003B573D"/>
    <w:rsid w:val="003B580F"/>
    <w:rsid w:val="003B62B4"/>
    <w:rsid w:val="003C01DC"/>
    <w:rsid w:val="003C18A6"/>
    <w:rsid w:val="003C1934"/>
    <w:rsid w:val="003C2AF9"/>
    <w:rsid w:val="003D0675"/>
    <w:rsid w:val="003D1269"/>
    <w:rsid w:val="003D349F"/>
    <w:rsid w:val="003D37FC"/>
    <w:rsid w:val="003D3F54"/>
    <w:rsid w:val="003D46DD"/>
    <w:rsid w:val="003D5498"/>
    <w:rsid w:val="003D6EE2"/>
    <w:rsid w:val="003D74D2"/>
    <w:rsid w:val="003D776E"/>
    <w:rsid w:val="003D7A09"/>
    <w:rsid w:val="003D7B0A"/>
    <w:rsid w:val="003D7E92"/>
    <w:rsid w:val="003E1863"/>
    <w:rsid w:val="003E27C2"/>
    <w:rsid w:val="003E545E"/>
    <w:rsid w:val="003E5737"/>
    <w:rsid w:val="003E6FD5"/>
    <w:rsid w:val="003F4276"/>
    <w:rsid w:val="003F5C91"/>
    <w:rsid w:val="003F5FAE"/>
    <w:rsid w:val="004002BC"/>
    <w:rsid w:val="004012DF"/>
    <w:rsid w:val="004021E6"/>
    <w:rsid w:val="00403A81"/>
    <w:rsid w:val="004047C8"/>
    <w:rsid w:val="00404B52"/>
    <w:rsid w:val="004106F6"/>
    <w:rsid w:val="00411E80"/>
    <w:rsid w:val="00414CD6"/>
    <w:rsid w:val="00420CC4"/>
    <w:rsid w:val="00421468"/>
    <w:rsid w:val="0042249C"/>
    <w:rsid w:val="0042485E"/>
    <w:rsid w:val="00426184"/>
    <w:rsid w:val="00430305"/>
    <w:rsid w:val="0043238A"/>
    <w:rsid w:val="00434976"/>
    <w:rsid w:val="00435A04"/>
    <w:rsid w:val="00436395"/>
    <w:rsid w:val="00443165"/>
    <w:rsid w:val="00452268"/>
    <w:rsid w:val="004634DC"/>
    <w:rsid w:val="004647BE"/>
    <w:rsid w:val="004700FF"/>
    <w:rsid w:val="00471225"/>
    <w:rsid w:val="00472EE5"/>
    <w:rsid w:val="0047465F"/>
    <w:rsid w:val="0047519E"/>
    <w:rsid w:val="00475624"/>
    <w:rsid w:val="00476C1F"/>
    <w:rsid w:val="00477054"/>
    <w:rsid w:val="00481404"/>
    <w:rsid w:val="004814A7"/>
    <w:rsid w:val="004822E7"/>
    <w:rsid w:val="004939E9"/>
    <w:rsid w:val="004947AB"/>
    <w:rsid w:val="00497EC3"/>
    <w:rsid w:val="004A2AA2"/>
    <w:rsid w:val="004A31E7"/>
    <w:rsid w:val="004A40F8"/>
    <w:rsid w:val="004A496F"/>
    <w:rsid w:val="004A5F63"/>
    <w:rsid w:val="004A679D"/>
    <w:rsid w:val="004A7BDB"/>
    <w:rsid w:val="004A7F5B"/>
    <w:rsid w:val="004B0047"/>
    <w:rsid w:val="004B0453"/>
    <w:rsid w:val="004B0CFD"/>
    <w:rsid w:val="004B47B1"/>
    <w:rsid w:val="004B6534"/>
    <w:rsid w:val="004B6B05"/>
    <w:rsid w:val="004B6D5B"/>
    <w:rsid w:val="004B6D98"/>
    <w:rsid w:val="004B76B0"/>
    <w:rsid w:val="004B7BFE"/>
    <w:rsid w:val="004C04E4"/>
    <w:rsid w:val="004C3464"/>
    <w:rsid w:val="004C48E7"/>
    <w:rsid w:val="004C718A"/>
    <w:rsid w:val="004C7E39"/>
    <w:rsid w:val="004C7E90"/>
    <w:rsid w:val="004D03A5"/>
    <w:rsid w:val="004D101B"/>
    <w:rsid w:val="004D2F2B"/>
    <w:rsid w:val="004D37E3"/>
    <w:rsid w:val="004D5887"/>
    <w:rsid w:val="004E00BD"/>
    <w:rsid w:val="004E035C"/>
    <w:rsid w:val="004E2F1C"/>
    <w:rsid w:val="004E4FA9"/>
    <w:rsid w:val="004E5F83"/>
    <w:rsid w:val="004F0AC2"/>
    <w:rsid w:val="004F0BDC"/>
    <w:rsid w:val="004F0DFC"/>
    <w:rsid w:val="004F2034"/>
    <w:rsid w:val="004F5115"/>
    <w:rsid w:val="004F735E"/>
    <w:rsid w:val="00500BEC"/>
    <w:rsid w:val="005012DC"/>
    <w:rsid w:val="005015F5"/>
    <w:rsid w:val="00502A76"/>
    <w:rsid w:val="00503F23"/>
    <w:rsid w:val="005045E0"/>
    <w:rsid w:val="00504962"/>
    <w:rsid w:val="005066E6"/>
    <w:rsid w:val="00507946"/>
    <w:rsid w:val="00510738"/>
    <w:rsid w:val="005138AB"/>
    <w:rsid w:val="00514515"/>
    <w:rsid w:val="00514F3D"/>
    <w:rsid w:val="00522364"/>
    <w:rsid w:val="00523139"/>
    <w:rsid w:val="00524E63"/>
    <w:rsid w:val="00525956"/>
    <w:rsid w:val="00526144"/>
    <w:rsid w:val="00526B87"/>
    <w:rsid w:val="00527137"/>
    <w:rsid w:val="005307A6"/>
    <w:rsid w:val="00531D9D"/>
    <w:rsid w:val="0053264A"/>
    <w:rsid w:val="00536E33"/>
    <w:rsid w:val="0054172F"/>
    <w:rsid w:val="00546552"/>
    <w:rsid w:val="00547825"/>
    <w:rsid w:val="00550BCE"/>
    <w:rsid w:val="0055485D"/>
    <w:rsid w:val="00556674"/>
    <w:rsid w:val="00557189"/>
    <w:rsid w:val="005600E6"/>
    <w:rsid w:val="00560F71"/>
    <w:rsid w:val="00561589"/>
    <w:rsid w:val="00561C62"/>
    <w:rsid w:val="0056265D"/>
    <w:rsid w:val="00562C83"/>
    <w:rsid w:val="00566F7E"/>
    <w:rsid w:val="005672C5"/>
    <w:rsid w:val="005679F9"/>
    <w:rsid w:val="00573BB1"/>
    <w:rsid w:val="00573E39"/>
    <w:rsid w:val="00580847"/>
    <w:rsid w:val="00580FB2"/>
    <w:rsid w:val="005822E8"/>
    <w:rsid w:val="00583B84"/>
    <w:rsid w:val="005906C0"/>
    <w:rsid w:val="005909D0"/>
    <w:rsid w:val="00591C49"/>
    <w:rsid w:val="005924F5"/>
    <w:rsid w:val="00592F2C"/>
    <w:rsid w:val="00594350"/>
    <w:rsid w:val="005949CD"/>
    <w:rsid w:val="00594B38"/>
    <w:rsid w:val="00594DE5"/>
    <w:rsid w:val="0059643E"/>
    <w:rsid w:val="00596BC1"/>
    <w:rsid w:val="00597AC1"/>
    <w:rsid w:val="005A19FD"/>
    <w:rsid w:val="005A3840"/>
    <w:rsid w:val="005A6E41"/>
    <w:rsid w:val="005A702D"/>
    <w:rsid w:val="005B0EE4"/>
    <w:rsid w:val="005B16BE"/>
    <w:rsid w:val="005B2508"/>
    <w:rsid w:val="005B3F49"/>
    <w:rsid w:val="005B4157"/>
    <w:rsid w:val="005B670A"/>
    <w:rsid w:val="005C0CF1"/>
    <w:rsid w:val="005C2557"/>
    <w:rsid w:val="005C279F"/>
    <w:rsid w:val="005C3772"/>
    <w:rsid w:val="005C3A38"/>
    <w:rsid w:val="005C5BF2"/>
    <w:rsid w:val="005C5C8E"/>
    <w:rsid w:val="005C5EB5"/>
    <w:rsid w:val="005C67BA"/>
    <w:rsid w:val="005C7F2C"/>
    <w:rsid w:val="005D0416"/>
    <w:rsid w:val="005D1A05"/>
    <w:rsid w:val="005D34E0"/>
    <w:rsid w:val="005D5246"/>
    <w:rsid w:val="005D53A4"/>
    <w:rsid w:val="005D5B97"/>
    <w:rsid w:val="005E14C2"/>
    <w:rsid w:val="005E5217"/>
    <w:rsid w:val="005E686B"/>
    <w:rsid w:val="005E6B9C"/>
    <w:rsid w:val="005E793F"/>
    <w:rsid w:val="005E7ED0"/>
    <w:rsid w:val="005F055F"/>
    <w:rsid w:val="005F2626"/>
    <w:rsid w:val="005F2712"/>
    <w:rsid w:val="005F4A2D"/>
    <w:rsid w:val="005F7DF1"/>
    <w:rsid w:val="00602840"/>
    <w:rsid w:val="00603F9D"/>
    <w:rsid w:val="00604064"/>
    <w:rsid w:val="00604484"/>
    <w:rsid w:val="00604BDC"/>
    <w:rsid w:val="0060540F"/>
    <w:rsid w:val="006060FB"/>
    <w:rsid w:val="006075D9"/>
    <w:rsid w:val="00610B2C"/>
    <w:rsid w:val="00611873"/>
    <w:rsid w:val="00611D19"/>
    <w:rsid w:val="00614758"/>
    <w:rsid w:val="0061567D"/>
    <w:rsid w:val="00616AA5"/>
    <w:rsid w:val="00616FC4"/>
    <w:rsid w:val="00621011"/>
    <w:rsid w:val="00621F7A"/>
    <w:rsid w:val="00624CB3"/>
    <w:rsid w:val="006317FB"/>
    <w:rsid w:val="00635E0B"/>
    <w:rsid w:val="00635E4C"/>
    <w:rsid w:val="00636445"/>
    <w:rsid w:val="00637C63"/>
    <w:rsid w:val="00637C99"/>
    <w:rsid w:val="006404FD"/>
    <w:rsid w:val="0064159A"/>
    <w:rsid w:val="006436C7"/>
    <w:rsid w:val="00643837"/>
    <w:rsid w:val="00644754"/>
    <w:rsid w:val="00644981"/>
    <w:rsid w:val="006457BE"/>
    <w:rsid w:val="0065044D"/>
    <w:rsid w:val="006519D3"/>
    <w:rsid w:val="00653FDC"/>
    <w:rsid w:val="006542FA"/>
    <w:rsid w:val="00657BF1"/>
    <w:rsid w:val="00660886"/>
    <w:rsid w:val="0066107E"/>
    <w:rsid w:val="00663C10"/>
    <w:rsid w:val="00663CF7"/>
    <w:rsid w:val="0066546A"/>
    <w:rsid w:val="006671A2"/>
    <w:rsid w:val="0066733E"/>
    <w:rsid w:val="00675D9C"/>
    <w:rsid w:val="00675DED"/>
    <w:rsid w:val="00676AC9"/>
    <w:rsid w:val="00680D0C"/>
    <w:rsid w:val="00684344"/>
    <w:rsid w:val="00684C6B"/>
    <w:rsid w:val="00685ACD"/>
    <w:rsid w:val="00690428"/>
    <w:rsid w:val="00690861"/>
    <w:rsid w:val="006919AD"/>
    <w:rsid w:val="00697CDB"/>
    <w:rsid w:val="006A1792"/>
    <w:rsid w:val="006A2DF1"/>
    <w:rsid w:val="006A4229"/>
    <w:rsid w:val="006A5BED"/>
    <w:rsid w:val="006A695A"/>
    <w:rsid w:val="006B0879"/>
    <w:rsid w:val="006B12BC"/>
    <w:rsid w:val="006B1BBA"/>
    <w:rsid w:val="006B2ED1"/>
    <w:rsid w:val="006B317A"/>
    <w:rsid w:val="006B3687"/>
    <w:rsid w:val="006C0229"/>
    <w:rsid w:val="006C0803"/>
    <w:rsid w:val="006C1B9E"/>
    <w:rsid w:val="006C2A7E"/>
    <w:rsid w:val="006C37CC"/>
    <w:rsid w:val="006C470A"/>
    <w:rsid w:val="006C6711"/>
    <w:rsid w:val="006C6A6B"/>
    <w:rsid w:val="006D6FE1"/>
    <w:rsid w:val="006D7DA6"/>
    <w:rsid w:val="006E0E7B"/>
    <w:rsid w:val="006E1F0A"/>
    <w:rsid w:val="006E2CE7"/>
    <w:rsid w:val="006E3BE5"/>
    <w:rsid w:val="006E5EAA"/>
    <w:rsid w:val="006E76C2"/>
    <w:rsid w:val="006F3C3F"/>
    <w:rsid w:val="006F4CB7"/>
    <w:rsid w:val="006F682D"/>
    <w:rsid w:val="006F79F2"/>
    <w:rsid w:val="006F7FC4"/>
    <w:rsid w:val="00700F4B"/>
    <w:rsid w:val="00702E03"/>
    <w:rsid w:val="00702E1E"/>
    <w:rsid w:val="00702E5F"/>
    <w:rsid w:val="0070369D"/>
    <w:rsid w:val="00704307"/>
    <w:rsid w:val="007117CD"/>
    <w:rsid w:val="00711A4D"/>
    <w:rsid w:val="00712A8C"/>
    <w:rsid w:val="007139A8"/>
    <w:rsid w:val="00715CEB"/>
    <w:rsid w:val="00716BCB"/>
    <w:rsid w:val="0071717A"/>
    <w:rsid w:val="0072649D"/>
    <w:rsid w:val="00727C9A"/>
    <w:rsid w:val="00730546"/>
    <w:rsid w:val="0073109C"/>
    <w:rsid w:val="00732672"/>
    <w:rsid w:val="00732E50"/>
    <w:rsid w:val="007345C2"/>
    <w:rsid w:val="00735FC4"/>
    <w:rsid w:val="00736B8F"/>
    <w:rsid w:val="00736FF3"/>
    <w:rsid w:val="00737924"/>
    <w:rsid w:val="0074094B"/>
    <w:rsid w:val="00743F93"/>
    <w:rsid w:val="0074589B"/>
    <w:rsid w:val="00746484"/>
    <w:rsid w:val="00747022"/>
    <w:rsid w:val="0075094E"/>
    <w:rsid w:val="00752BB4"/>
    <w:rsid w:val="00753E2D"/>
    <w:rsid w:val="00757064"/>
    <w:rsid w:val="0076116E"/>
    <w:rsid w:val="007641C5"/>
    <w:rsid w:val="007659DF"/>
    <w:rsid w:val="00767AF8"/>
    <w:rsid w:val="0077421D"/>
    <w:rsid w:val="00775C26"/>
    <w:rsid w:val="00784272"/>
    <w:rsid w:val="007845FF"/>
    <w:rsid w:val="007907F8"/>
    <w:rsid w:val="007926CA"/>
    <w:rsid w:val="0079367A"/>
    <w:rsid w:val="007945B2"/>
    <w:rsid w:val="007948C6"/>
    <w:rsid w:val="00795238"/>
    <w:rsid w:val="00795474"/>
    <w:rsid w:val="00795BC6"/>
    <w:rsid w:val="00796925"/>
    <w:rsid w:val="007A6233"/>
    <w:rsid w:val="007B0F30"/>
    <w:rsid w:val="007B6BC6"/>
    <w:rsid w:val="007B7DF8"/>
    <w:rsid w:val="007C3FAF"/>
    <w:rsid w:val="007C77F5"/>
    <w:rsid w:val="007D1940"/>
    <w:rsid w:val="007D1ED3"/>
    <w:rsid w:val="007D2340"/>
    <w:rsid w:val="007D2687"/>
    <w:rsid w:val="007D4663"/>
    <w:rsid w:val="007D5CC2"/>
    <w:rsid w:val="007D6299"/>
    <w:rsid w:val="007D6C42"/>
    <w:rsid w:val="007D7087"/>
    <w:rsid w:val="007D77ED"/>
    <w:rsid w:val="007D7FE4"/>
    <w:rsid w:val="007E357E"/>
    <w:rsid w:val="007E6697"/>
    <w:rsid w:val="007E69A0"/>
    <w:rsid w:val="007E6B99"/>
    <w:rsid w:val="007E71D6"/>
    <w:rsid w:val="007F0291"/>
    <w:rsid w:val="007F3EBA"/>
    <w:rsid w:val="007F4090"/>
    <w:rsid w:val="007F6F89"/>
    <w:rsid w:val="007F7208"/>
    <w:rsid w:val="0080157A"/>
    <w:rsid w:val="00801F54"/>
    <w:rsid w:val="00802B95"/>
    <w:rsid w:val="00803D03"/>
    <w:rsid w:val="00805C7E"/>
    <w:rsid w:val="00805F4D"/>
    <w:rsid w:val="00810437"/>
    <w:rsid w:val="00812BCC"/>
    <w:rsid w:val="00822C86"/>
    <w:rsid w:val="00825284"/>
    <w:rsid w:val="0082604D"/>
    <w:rsid w:val="00826408"/>
    <w:rsid w:val="00826497"/>
    <w:rsid w:val="00832067"/>
    <w:rsid w:val="00832405"/>
    <w:rsid w:val="00833948"/>
    <w:rsid w:val="00833A2F"/>
    <w:rsid w:val="00833DE6"/>
    <w:rsid w:val="00833F8E"/>
    <w:rsid w:val="00835393"/>
    <w:rsid w:val="008353C1"/>
    <w:rsid w:val="00836154"/>
    <w:rsid w:val="00837622"/>
    <w:rsid w:val="0084068B"/>
    <w:rsid w:val="00843184"/>
    <w:rsid w:val="008437FC"/>
    <w:rsid w:val="0084546F"/>
    <w:rsid w:val="00847944"/>
    <w:rsid w:val="008501E7"/>
    <w:rsid w:val="00851711"/>
    <w:rsid w:val="00854C4D"/>
    <w:rsid w:val="00865284"/>
    <w:rsid w:val="00871930"/>
    <w:rsid w:val="00874790"/>
    <w:rsid w:val="00874A67"/>
    <w:rsid w:val="00877526"/>
    <w:rsid w:val="00877F40"/>
    <w:rsid w:val="00880AAA"/>
    <w:rsid w:val="008812D3"/>
    <w:rsid w:val="008864AD"/>
    <w:rsid w:val="0089039E"/>
    <w:rsid w:val="00890D39"/>
    <w:rsid w:val="008923C1"/>
    <w:rsid w:val="00897870"/>
    <w:rsid w:val="008A11AE"/>
    <w:rsid w:val="008A1F9D"/>
    <w:rsid w:val="008A254D"/>
    <w:rsid w:val="008B5EC4"/>
    <w:rsid w:val="008B629F"/>
    <w:rsid w:val="008C2281"/>
    <w:rsid w:val="008C22B9"/>
    <w:rsid w:val="008C282F"/>
    <w:rsid w:val="008C3607"/>
    <w:rsid w:val="008C4193"/>
    <w:rsid w:val="008C56B5"/>
    <w:rsid w:val="008C5B78"/>
    <w:rsid w:val="008C7970"/>
    <w:rsid w:val="008D3446"/>
    <w:rsid w:val="008D4140"/>
    <w:rsid w:val="008D4647"/>
    <w:rsid w:val="008D6B4C"/>
    <w:rsid w:val="008E07C3"/>
    <w:rsid w:val="008E672D"/>
    <w:rsid w:val="008F0257"/>
    <w:rsid w:val="008F2004"/>
    <w:rsid w:val="008F20AB"/>
    <w:rsid w:val="008F5865"/>
    <w:rsid w:val="008F72B6"/>
    <w:rsid w:val="008F77D9"/>
    <w:rsid w:val="009010A4"/>
    <w:rsid w:val="00904DFF"/>
    <w:rsid w:val="00904E10"/>
    <w:rsid w:val="0090612E"/>
    <w:rsid w:val="00906B9E"/>
    <w:rsid w:val="00907A31"/>
    <w:rsid w:val="00916890"/>
    <w:rsid w:val="00920781"/>
    <w:rsid w:val="00924218"/>
    <w:rsid w:val="009310CF"/>
    <w:rsid w:val="00931716"/>
    <w:rsid w:val="00934264"/>
    <w:rsid w:val="009361AD"/>
    <w:rsid w:val="00936CBF"/>
    <w:rsid w:val="00940D92"/>
    <w:rsid w:val="00942C08"/>
    <w:rsid w:val="00943CC3"/>
    <w:rsid w:val="00944AFB"/>
    <w:rsid w:val="00947497"/>
    <w:rsid w:val="0095002F"/>
    <w:rsid w:val="00950CC9"/>
    <w:rsid w:val="00951517"/>
    <w:rsid w:val="009539E3"/>
    <w:rsid w:val="009561DE"/>
    <w:rsid w:val="009613DE"/>
    <w:rsid w:val="0096250A"/>
    <w:rsid w:val="00965696"/>
    <w:rsid w:val="0096692E"/>
    <w:rsid w:val="00970818"/>
    <w:rsid w:val="00973151"/>
    <w:rsid w:val="00974E6B"/>
    <w:rsid w:val="009774AD"/>
    <w:rsid w:val="00977829"/>
    <w:rsid w:val="00977DCE"/>
    <w:rsid w:val="00982315"/>
    <w:rsid w:val="00982DE0"/>
    <w:rsid w:val="00985C16"/>
    <w:rsid w:val="009863FB"/>
    <w:rsid w:val="00990226"/>
    <w:rsid w:val="00991B6E"/>
    <w:rsid w:val="00991F05"/>
    <w:rsid w:val="00994A39"/>
    <w:rsid w:val="00995B4A"/>
    <w:rsid w:val="00995FBA"/>
    <w:rsid w:val="009A026C"/>
    <w:rsid w:val="009A11AB"/>
    <w:rsid w:val="009A4A8E"/>
    <w:rsid w:val="009A6CD0"/>
    <w:rsid w:val="009A7C14"/>
    <w:rsid w:val="009B0561"/>
    <w:rsid w:val="009B1A17"/>
    <w:rsid w:val="009B5A71"/>
    <w:rsid w:val="009B773E"/>
    <w:rsid w:val="009C135E"/>
    <w:rsid w:val="009C2AC7"/>
    <w:rsid w:val="009C44E2"/>
    <w:rsid w:val="009C474A"/>
    <w:rsid w:val="009C5BEB"/>
    <w:rsid w:val="009C5F74"/>
    <w:rsid w:val="009C5FEE"/>
    <w:rsid w:val="009D335A"/>
    <w:rsid w:val="009D3E83"/>
    <w:rsid w:val="009D5CE9"/>
    <w:rsid w:val="009E0C62"/>
    <w:rsid w:val="009E221F"/>
    <w:rsid w:val="009E2760"/>
    <w:rsid w:val="009E2EE0"/>
    <w:rsid w:val="009E3FDA"/>
    <w:rsid w:val="009E48F2"/>
    <w:rsid w:val="009E6BB1"/>
    <w:rsid w:val="009E78BA"/>
    <w:rsid w:val="009F14F0"/>
    <w:rsid w:val="009F3636"/>
    <w:rsid w:val="009F47ED"/>
    <w:rsid w:val="009F4BEF"/>
    <w:rsid w:val="009F4CF9"/>
    <w:rsid w:val="009F4E9B"/>
    <w:rsid w:val="00A02C83"/>
    <w:rsid w:val="00A053B3"/>
    <w:rsid w:val="00A108DA"/>
    <w:rsid w:val="00A10F0E"/>
    <w:rsid w:val="00A116E1"/>
    <w:rsid w:val="00A11994"/>
    <w:rsid w:val="00A1251B"/>
    <w:rsid w:val="00A13236"/>
    <w:rsid w:val="00A1335F"/>
    <w:rsid w:val="00A17828"/>
    <w:rsid w:val="00A20432"/>
    <w:rsid w:val="00A21225"/>
    <w:rsid w:val="00A230DF"/>
    <w:rsid w:val="00A231B1"/>
    <w:rsid w:val="00A234EB"/>
    <w:rsid w:val="00A235FD"/>
    <w:rsid w:val="00A25057"/>
    <w:rsid w:val="00A251D8"/>
    <w:rsid w:val="00A31C8B"/>
    <w:rsid w:val="00A3274A"/>
    <w:rsid w:val="00A34B44"/>
    <w:rsid w:val="00A34FDF"/>
    <w:rsid w:val="00A35AA4"/>
    <w:rsid w:val="00A360E5"/>
    <w:rsid w:val="00A37F56"/>
    <w:rsid w:val="00A43003"/>
    <w:rsid w:val="00A4320F"/>
    <w:rsid w:val="00A433E4"/>
    <w:rsid w:val="00A45218"/>
    <w:rsid w:val="00A4652C"/>
    <w:rsid w:val="00A47284"/>
    <w:rsid w:val="00A51FE8"/>
    <w:rsid w:val="00A5259E"/>
    <w:rsid w:val="00A553C0"/>
    <w:rsid w:val="00A55432"/>
    <w:rsid w:val="00A55C68"/>
    <w:rsid w:val="00A576C9"/>
    <w:rsid w:val="00A61835"/>
    <w:rsid w:val="00A6285E"/>
    <w:rsid w:val="00A658D6"/>
    <w:rsid w:val="00A66C7A"/>
    <w:rsid w:val="00A705BC"/>
    <w:rsid w:val="00A72F26"/>
    <w:rsid w:val="00A7382D"/>
    <w:rsid w:val="00A74892"/>
    <w:rsid w:val="00A75004"/>
    <w:rsid w:val="00A75B92"/>
    <w:rsid w:val="00A830AD"/>
    <w:rsid w:val="00A854A1"/>
    <w:rsid w:val="00A85644"/>
    <w:rsid w:val="00A8625D"/>
    <w:rsid w:val="00A86F96"/>
    <w:rsid w:val="00A87308"/>
    <w:rsid w:val="00A87869"/>
    <w:rsid w:val="00A87A0F"/>
    <w:rsid w:val="00A90CB1"/>
    <w:rsid w:val="00A95F68"/>
    <w:rsid w:val="00A96C90"/>
    <w:rsid w:val="00AA0134"/>
    <w:rsid w:val="00AA09BE"/>
    <w:rsid w:val="00AA3B51"/>
    <w:rsid w:val="00AA5316"/>
    <w:rsid w:val="00AA5E8A"/>
    <w:rsid w:val="00AA66EB"/>
    <w:rsid w:val="00AB0D79"/>
    <w:rsid w:val="00AB2238"/>
    <w:rsid w:val="00AB24CA"/>
    <w:rsid w:val="00AB45F3"/>
    <w:rsid w:val="00AB4A6D"/>
    <w:rsid w:val="00AC11D0"/>
    <w:rsid w:val="00AC1CC7"/>
    <w:rsid w:val="00AC7514"/>
    <w:rsid w:val="00AD0E0C"/>
    <w:rsid w:val="00AD14B9"/>
    <w:rsid w:val="00AD2CAB"/>
    <w:rsid w:val="00AD5F79"/>
    <w:rsid w:val="00AE084E"/>
    <w:rsid w:val="00AE1F08"/>
    <w:rsid w:val="00AE2704"/>
    <w:rsid w:val="00AE44AE"/>
    <w:rsid w:val="00AE533E"/>
    <w:rsid w:val="00AE6B45"/>
    <w:rsid w:val="00AF19D7"/>
    <w:rsid w:val="00AF3E2C"/>
    <w:rsid w:val="00AF3EFD"/>
    <w:rsid w:val="00AF5DC7"/>
    <w:rsid w:val="00B00314"/>
    <w:rsid w:val="00B032F2"/>
    <w:rsid w:val="00B06AAB"/>
    <w:rsid w:val="00B146F1"/>
    <w:rsid w:val="00B14A51"/>
    <w:rsid w:val="00B15709"/>
    <w:rsid w:val="00B1623C"/>
    <w:rsid w:val="00B215A6"/>
    <w:rsid w:val="00B243CD"/>
    <w:rsid w:val="00B24939"/>
    <w:rsid w:val="00B24CC4"/>
    <w:rsid w:val="00B255BE"/>
    <w:rsid w:val="00B25B5E"/>
    <w:rsid w:val="00B276BB"/>
    <w:rsid w:val="00B277D6"/>
    <w:rsid w:val="00B37E61"/>
    <w:rsid w:val="00B41AC9"/>
    <w:rsid w:val="00B44D35"/>
    <w:rsid w:val="00B45C87"/>
    <w:rsid w:val="00B46EAF"/>
    <w:rsid w:val="00B478CE"/>
    <w:rsid w:val="00B52EEF"/>
    <w:rsid w:val="00B545E6"/>
    <w:rsid w:val="00B55091"/>
    <w:rsid w:val="00B561D6"/>
    <w:rsid w:val="00B6096F"/>
    <w:rsid w:val="00B62156"/>
    <w:rsid w:val="00B62600"/>
    <w:rsid w:val="00B64238"/>
    <w:rsid w:val="00B64E88"/>
    <w:rsid w:val="00B65571"/>
    <w:rsid w:val="00B67160"/>
    <w:rsid w:val="00B675B1"/>
    <w:rsid w:val="00B7265C"/>
    <w:rsid w:val="00B736AB"/>
    <w:rsid w:val="00B74289"/>
    <w:rsid w:val="00B760A0"/>
    <w:rsid w:val="00B77BC8"/>
    <w:rsid w:val="00B80B5F"/>
    <w:rsid w:val="00B82E06"/>
    <w:rsid w:val="00B84A94"/>
    <w:rsid w:val="00B851DC"/>
    <w:rsid w:val="00B86D7D"/>
    <w:rsid w:val="00B90FEC"/>
    <w:rsid w:val="00B93950"/>
    <w:rsid w:val="00BA2940"/>
    <w:rsid w:val="00BB0A27"/>
    <w:rsid w:val="00BB176E"/>
    <w:rsid w:val="00BB49E3"/>
    <w:rsid w:val="00BB511F"/>
    <w:rsid w:val="00BC19C3"/>
    <w:rsid w:val="00BC354B"/>
    <w:rsid w:val="00BC395D"/>
    <w:rsid w:val="00BC39A5"/>
    <w:rsid w:val="00BD7D21"/>
    <w:rsid w:val="00BE066E"/>
    <w:rsid w:val="00BE0D0E"/>
    <w:rsid w:val="00BE31DC"/>
    <w:rsid w:val="00BE3B2F"/>
    <w:rsid w:val="00BE3DE4"/>
    <w:rsid w:val="00BE4CA9"/>
    <w:rsid w:val="00BE626F"/>
    <w:rsid w:val="00BE68EA"/>
    <w:rsid w:val="00BE755D"/>
    <w:rsid w:val="00BE7A2F"/>
    <w:rsid w:val="00BF04BB"/>
    <w:rsid w:val="00BF0684"/>
    <w:rsid w:val="00BF29DB"/>
    <w:rsid w:val="00BF38DE"/>
    <w:rsid w:val="00BF4D0F"/>
    <w:rsid w:val="00BF7166"/>
    <w:rsid w:val="00C01BF5"/>
    <w:rsid w:val="00C02A26"/>
    <w:rsid w:val="00C02A77"/>
    <w:rsid w:val="00C02C6A"/>
    <w:rsid w:val="00C0311C"/>
    <w:rsid w:val="00C05978"/>
    <w:rsid w:val="00C05D13"/>
    <w:rsid w:val="00C070A2"/>
    <w:rsid w:val="00C1030D"/>
    <w:rsid w:val="00C1046F"/>
    <w:rsid w:val="00C108C4"/>
    <w:rsid w:val="00C10FAF"/>
    <w:rsid w:val="00C125D1"/>
    <w:rsid w:val="00C13740"/>
    <w:rsid w:val="00C1398E"/>
    <w:rsid w:val="00C13D48"/>
    <w:rsid w:val="00C14F0C"/>
    <w:rsid w:val="00C164B7"/>
    <w:rsid w:val="00C205D6"/>
    <w:rsid w:val="00C2073D"/>
    <w:rsid w:val="00C22756"/>
    <w:rsid w:val="00C22F97"/>
    <w:rsid w:val="00C32C9A"/>
    <w:rsid w:val="00C347A6"/>
    <w:rsid w:val="00C34E8B"/>
    <w:rsid w:val="00C354A4"/>
    <w:rsid w:val="00C37918"/>
    <w:rsid w:val="00C45C10"/>
    <w:rsid w:val="00C470C1"/>
    <w:rsid w:val="00C47CE1"/>
    <w:rsid w:val="00C5319D"/>
    <w:rsid w:val="00C54547"/>
    <w:rsid w:val="00C57127"/>
    <w:rsid w:val="00C57878"/>
    <w:rsid w:val="00C60D98"/>
    <w:rsid w:val="00C61070"/>
    <w:rsid w:val="00C6277D"/>
    <w:rsid w:val="00C62A87"/>
    <w:rsid w:val="00C6329E"/>
    <w:rsid w:val="00C64458"/>
    <w:rsid w:val="00C70183"/>
    <w:rsid w:val="00C7072C"/>
    <w:rsid w:val="00C715D7"/>
    <w:rsid w:val="00C71B22"/>
    <w:rsid w:val="00C75287"/>
    <w:rsid w:val="00C75811"/>
    <w:rsid w:val="00C77A2D"/>
    <w:rsid w:val="00C77BEB"/>
    <w:rsid w:val="00C77D64"/>
    <w:rsid w:val="00C80218"/>
    <w:rsid w:val="00C803E7"/>
    <w:rsid w:val="00C80F69"/>
    <w:rsid w:val="00C8115C"/>
    <w:rsid w:val="00C81206"/>
    <w:rsid w:val="00C814B4"/>
    <w:rsid w:val="00C81ACB"/>
    <w:rsid w:val="00C84212"/>
    <w:rsid w:val="00C84ABF"/>
    <w:rsid w:val="00C86495"/>
    <w:rsid w:val="00C906ED"/>
    <w:rsid w:val="00C9373D"/>
    <w:rsid w:val="00C94009"/>
    <w:rsid w:val="00C97925"/>
    <w:rsid w:val="00CA2400"/>
    <w:rsid w:val="00CA3B89"/>
    <w:rsid w:val="00CA3F47"/>
    <w:rsid w:val="00CA414E"/>
    <w:rsid w:val="00CA5D88"/>
    <w:rsid w:val="00CA7FC3"/>
    <w:rsid w:val="00CB4ADD"/>
    <w:rsid w:val="00CB4B0A"/>
    <w:rsid w:val="00CB7425"/>
    <w:rsid w:val="00CC1694"/>
    <w:rsid w:val="00CC2ED8"/>
    <w:rsid w:val="00CC3EAB"/>
    <w:rsid w:val="00CC4920"/>
    <w:rsid w:val="00CC6499"/>
    <w:rsid w:val="00CD2E38"/>
    <w:rsid w:val="00CD382D"/>
    <w:rsid w:val="00CE0C05"/>
    <w:rsid w:val="00CE1DEB"/>
    <w:rsid w:val="00CE36E0"/>
    <w:rsid w:val="00CE36E3"/>
    <w:rsid w:val="00CE3A8C"/>
    <w:rsid w:val="00CE6004"/>
    <w:rsid w:val="00CE676E"/>
    <w:rsid w:val="00CE702D"/>
    <w:rsid w:val="00CF06E1"/>
    <w:rsid w:val="00CF11A6"/>
    <w:rsid w:val="00CF3BA2"/>
    <w:rsid w:val="00CF66D5"/>
    <w:rsid w:val="00CF7552"/>
    <w:rsid w:val="00CF7F28"/>
    <w:rsid w:val="00D02AE3"/>
    <w:rsid w:val="00D04D65"/>
    <w:rsid w:val="00D05331"/>
    <w:rsid w:val="00D07038"/>
    <w:rsid w:val="00D1051D"/>
    <w:rsid w:val="00D10A96"/>
    <w:rsid w:val="00D12288"/>
    <w:rsid w:val="00D14754"/>
    <w:rsid w:val="00D156AA"/>
    <w:rsid w:val="00D16FF5"/>
    <w:rsid w:val="00D20033"/>
    <w:rsid w:val="00D204BE"/>
    <w:rsid w:val="00D25CEE"/>
    <w:rsid w:val="00D27694"/>
    <w:rsid w:val="00D309F3"/>
    <w:rsid w:val="00D30E0A"/>
    <w:rsid w:val="00D318EB"/>
    <w:rsid w:val="00D34E1F"/>
    <w:rsid w:val="00D35080"/>
    <w:rsid w:val="00D35C99"/>
    <w:rsid w:val="00D35FBF"/>
    <w:rsid w:val="00D43494"/>
    <w:rsid w:val="00D43F62"/>
    <w:rsid w:val="00D44430"/>
    <w:rsid w:val="00D4575E"/>
    <w:rsid w:val="00D468AE"/>
    <w:rsid w:val="00D47A26"/>
    <w:rsid w:val="00D51105"/>
    <w:rsid w:val="00D545C6"/>
    <w:rsid w:val="00D55355"/>
    <w:rsid w:val="00D61C22"/>
    <w:rsid w:val="00D646DF"/>
    <w:rsid w:val="00D66C6D"/>
    <w:rsid w:val="00D71182"/>
    <w:rsid w:val="00D72C62"/>
    <w:rsid w:val="00D736FB"/>
    <w:rsid w:val="00D73A61"/>
    <w:rsid w:val="00D7421C"/>
    <w:rsid w:val="00D75717"/>
    <w:rsid w:val="00D75C83"/>
    <w:rsid w:val="00D76B6F"/>
    <w:rsid w:val="00D7720C"/>
    <w:rsid w:val="00D80525"/>
    <w:rsid w:val="00D80A4C"/>
    <w:rsid w:val="00D83703"/>
    <w:rsid w:val="00D83F31"/>
    <w:rsid w:val="00D85097"/>
    <w:rsid w:val="00D864BC"/>
    <w:rsid w:val="00D8690B"/>
    <w:rsid w:val="00D878B0"/>
    <w:rsid w:val="00D908C0"/>
    <w:rsid w:val="00D9115F"/>
    <w:rsid w:val="00D93BCE"/>
    <w:rsid w:val="00D9405C"/>
    <w:rsid w:val="00D95A03"/>
    <w:rsid w:val="00D96C0C"/>
    <w:rsid w:val="00D96CE4"/>
    <w:rsid w:val="00DA4A5D"/>
    <w:rsid w:val="00DA51CD"/>
    <w:rsid w:val="00DA7EA7"/>
    <w:rsid w:val="00DB0B49"/>
    <w:rsid w:val="00DB1B4C"/>
    <w:rsid w:val="00DB3FEB"/>
    <w:rsid w:val="00DB5625"/>
    <w:rsid w:val="00DB7123"/>
    <w:rsid w:val="00DC0627"/>
    <w:rsid w:val="00DC1569"/>
    <w:rsid w:val="00DC1A7E"/>
    <w:rsid w:val="00DC2093"/>
    <w:rsid w:val="00DC22EE"/>
    <w:rsid w:val="00DC25EF"/>
    <w:rsid w:val="00DC2EC8"/>
    <w:rsid w:val="00DC3479"/>
    <w:rsid w:val="00DC3A3D"/>
    <w:rsid w:val="00DC4865"/>
    <w:rsid w:val="00DC7E71"/>
    <w:rsid w:val="00DD0DF8"/>
    <w:rsid w:val="00DD2FC2"/>
    <w:rsid w:val="00DD50BC"/>
    <w:rsid w:val="00DD6428"/>
    <w:rsid w:val="00DD7592"/>
    <w:rsid w:val="00DE38A4"/>
    <w:rsid w:val="00DE64BD"/>
    <w:rsid w:val="00DF1A20"/>
    <w:rsid w:val="00DF41EA"/>
    <w:rsid w:val="00DF743B"/>
    <w:rsid w:val="00E00D44"/>
    <w:rsid w:val="00E02043"/>
    <w:rsid w:val="00E03304"/>
    <w:rsid w:val="00E03A91"/>
    <w:rsid w:val="00E03AFB"/>
    <w:rsid w:val="00E04B41"/>
    <w:rsid w:val="00E073F1"/>
    <w:rsid w:val="00E07989"/>
    <w:rsid w:val="00E127C5"/>
    <w:rsid w:val="00E13ABB"/>
    <w:rsid w:val="00E14498"/>
    <w:rsid w:val="00E151C9"/>
    <w:rsid w:val="00E15998"/>
    <w:rsid w:val="00E16A4F"/>
    <w:rsid w:val="00E22BC8"/>
    <w:rsid w:val="00E23AA2"/>
    <w:rsid w:val="00E23D30"/>
    <w:rsid w:val="00E24AB7"/>
    <w:rsid w:val="00E250B7"/>
    <w:rsid w:val="00E25E9D"/>
    <w:rsid w:val="00E25FC4"/>
    <w:rsid w:val="00E26175"/>
    <w:rsid w:val="00E27B6F"/>
    <w:rsid w:val="00E31841"/>
    <w:rsid w:val="00E31DE7"/>
    <w:rsid w:val="00E320FE"/>
    <w:rsid w:val="00E34150"/>
    <w:rsid w:val="00E35EC8"/>
    <w:rsid w:val="00E370B9"/>
    <w:rsid w:val="00E37BD2"/>
    <w:rsid w:val="00E40BB6"/>
    <w:rsid w:val="00E40D32"/>
    <w:rsid w:val="00E412D2"/>
    <w:rsid w:val="00E42DCE"/>
    <w:rsid w:val="00E452AD"/>
    <w:rsid w:val="00E45B40"/>
    <w:rsid w:val="00E47919"/>
    <w:rsid w:val="00E5068D"/>
    <w:rsid w:val="00E53A4A"/>
    <w:rsid w:val="00E54245"/>
    <w:rsid w:val="00E552EB"/>
    <w:rsid w:val="00E559E4"/>
    <w:rsid w:val="00E56F46"/>
    <w:rsid w:val="00E57B6D"/>
    <w:rsid w:val="00E6152F"/>
    <w:rsid w:val="00E70EA1"/>
    <w:rsid w:val="00E718AF"/>
    <w:rsid w:val="00E71CD6"/>
    <w:rsid w:val="00E71CF4"/>
    <w:rsid w:val="00E734A5"/>
    <w:rsid w:val="00E7426A"/>
    <w:rsid w:val="00E75784"/>
    <w:rsid w:val="00E75B6F"/>
    <w:rsid w:val="00E805AD"/>
    <w:rsid w:val="00E811F0"/>
    <w:rsid w:val="00E82264"/>
    <w:rsid w:val="00E83128"/>
    <w:rsid w:val="00E83D86"/>
    <w:rsid w:val="00E84BED"/>
    <w:rsid w:val="00E85799"/>
    <w:rsid w:val="00E916C7"/>
    <w:rsid w:val="00E95113"/>
    <w:rsid w:val="00E95ED4"/>
    <w:rsid w:val="00E965AE"/>
    <w:rsid w:val="00EA1264"/>
    <w:rsid w:val="00EA35F4"/>
    <w:rsid w:val="00EA4D64"/>
    <w:rsid w:val="00EB0F0A"/>
    <w:rsid w:val="00EB1E1D"/>
    <w:rsid w:val="00EB3165"/>
    <w:rsid w:val="00EB5F62"/>
    <w:rsid w:val="00EB6834"/>
    <w:rsid w:val="00EB736C"/>
    <w:rsid w:val="00EC1891"/>
    <w:rsid w:val="00EC2884"/>
    <w:rsid w:val="00EC2DCF"/>
    <w:rsid w:val="00EC34EA"/>
    <w:rsid w:val="00EC4B1D"/>
    <w:rsid w:val="00EC74C5"/>
    <w:rsid w:val="00ED0AF3"/>
    <w:rsid w:val="00ED2179"/>
    <w:rsid w:val="00ED3CCF"/>
    <w:rsid w:val="00ED42AA"/>
    <w:rsid w:val="00ED4D50"/>
    <w:rsid w:val="00ED4D8A"/>
    <w:rsid w:val="00EE239B"/>
    <w:rsid w:val="00EE2AB6"/>
    <w:rsid w:val="00EE2B2C"/>
    <w:rsid w:val="00EE37EC"/>
    <w:rsid w:val="00EE3ECA"/>
    <w:rsid w:val="00EE4E61"/>
    <w:rsid w:val="00EE5D03"/>
    <w:rsid w:val="00EE60A7"/>
    <w:rsid w:val="00EF163E"/>
    <w:rsid w:val="00EF49A9"/>
    <w:rsid w:val="00EF4C8A"/>
    <w:rsid w:val="00EF6336"/>
    <w:rsid w:val="00EF6997"/>
    <w:rsid w:val="00EF7FA9"/>
    <w:rsid w:val="00F02148"/>
    <w:rsid w:val="00F02258"/>
    <w:rsid w:val="00F02E94"/>
    <w:rsid w:val="00F0338F"/>
    <w:rsid w:val="00F06FC2"/>
    <w:rsid w:val="00F07337"/>
    <w:rsid w:val="00F14FA5"/>
    <w:rsid w:val="00F15E32"/>
    <w:rsid w:val="00F15F5F"/>
    <w:rsid w:val="00F16E29"/>
    <w:rsid w:val="00F170DE"/>
    <w:rsid w:val="00F205FA"/>
    <w:rsid w:val="00F21AA6"/>
    <w:rsid w:val="00F2392F"/>
    <w:rsid w:val="00F23F3A"/>
    <w:rsid w:val="00F25F1A"/>
    <w:rsid w:val="00F2600F"/>
    <w:rsid w:val="00F26FBB"/>
    <w:rsid w:val="00F32033"/>
    <w:rsid w:val="00F354A2"/>
    <w:rsid w:val="00F362B9"/>
    <w:rsid w:val="00F36CF3"/>
    <w:rsid w:val="00F37201"/>
    <w:rsid w:val="00F3756F"/>
    <w:rsid w:val="00F4128B"/>
    <w:rsid w:val="00F418FF"/>
    <w:rsid w:val="00F46BE5"/>
    <w:rsid w:val="00F47F86"/>
    <w:rsid w:val="00F51F38"/>
    <w:rsid w:val="00F523D8"/>
    <w:rsid w:val="00F52C12"/>
    <w:rsid w:val="00F541E0"/>
    <w:rsid w:val="00F556D0"/>
    <w:rsid w:val="00F558DC"/>
    <w:rsid w:val="00F60A34"/>
    <w:rsid w:val="00F63017"/>
    <w:rsid w:val="00F645FC"/>
    <w:rsid w:val="00F6502A"/>
    <w:rsid w:val="00F66754"/>
    <w:rsid w:val="00F704E3"/>
    <w:rsid w:val="00F704F2"/>
    <w:rsid w:val="00F73510"/>
    <w:rsid w:val="00F73679"/>
    <w:rsid w:val="00F74899"/>
    <w:rsid w:val="00F75781"/>
    <w:rsid w:val="00F807D2"/>
    <w:rsid w:val="00F80C2F"/>
    <w:rsid w:val="00F80DC5"/>
    <w:rsid w:val="00F810CD"/>
    <w:rsid w:val="00F81430"/>
    <w:rsid w:val="00F821D3"/>
    <w:rsid w:val="00F8292B"/>
    <w:rsid w:val="00F82E42"/>
    <w:rsid w:val="00F83232"/>
    <w:rsid w:val="00F84C45"/>
    <w:rsid w:val="00F903A3"/>
    <w:rsid w:val="00F91293"/>
    <w:rsid w:val="00F93C15"/>
    <w:rsid w:val="00F96535"/>
    <w:rsid w:val="00F966F2"/>
    <w:rsid w:val="00F978D2"/>
    <w:rsid w:val="00FA04C0"/>
    <w:rsid w:val="00FA412D"/>
    <w:rsid w:val="00FA480D"/>
    <w:rsid w:val="00FA5A92"/>
    <w:rsid w:val="00FA64B2"/>
    <w:rsid w:val="00FA7E8D"/>
    <w:rsid w:val="00FB01BB"/>
    <w:rsid w:val="00FB08AC"/>
    <w:rsid w:val="00FB091B"/>
    <w:rsid w:val="00FB2702"/>
    <w:rsid w:val="00FB37B9"/>
    <w:rsid w:val="00FB58A0"/>
    <w:rsid w:val="00FB65D0"/>
    <w:rsid w:val="00FB71D9"/>
    <w:rsid w:val="00FC0A51"/>
    <w:rsid w:val="00FC0F12"/>
    <w:rsid w:val="00FC270C"/>
    <w:rsid w:val="00FC3664"/>
    <w:rsid w:val="00FC4510"/>
    <w:rsid w:val="00FC77E8"/>
    <w:rsid w:val="00FD0184"/>
    <w:rsid w:val="00FD0524"/>
    <w:rsid w:val="00FD351F"/>
    <w:rsid w:val="00FD4009"/>
    <w:rsid w:val="00FD6F26"/>
    <w:rsid w:val="00FD7F51"/>
    <w:rsid w:val="00FE114A"/>
    <w:rsid w:val="00FE2B93"/>
    <w:rsid w:val="00FE3DD8"/>
    <w:rsid w:val="00FE49C5"/>
    <w:rsid w:val="00FE5991"/>
    <w:rsid w:val="00FE6ACB"/>
    <w:rsid w:val="00FE7424"/>
    <w:rsid w:val="00FF046C"/>
    <w:rsid w:val="00FF0721"/>
    <w:rsid w:val="00FF0EB0"/>
    <w:rsid w:val="00FF1230"/>
    <w:rsid w:val="00FF5EA7"/>
    <w:rsid w:val="00FF60AD"/>
    <w:rsid w:val="00FF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C5729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t-EE" w:eastAsia="et-E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289"/>
    <w:pPr>
      <w:jc w:val="both"/>
    </w:pPr>
    <w:rPr>
      <w:rFonts w:ascii="Arial" w:hAnsi="Arial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"/>
      </w:numPr>
      <w:pBdr>
        <w:top w:val="single" w:sz="4" w:space="1" w:color="EEECE1"/>
        <w:left w:val="single" w:sz="4" w:space="4" w:color="EEECE1"/>
        <w:bottom w:val="single" w:sz="4" w:space="1" w:color="EEECE1"/>
        <w:right w:val="single" w:sz="4" w:space="4" w:color="EEECE1"/>
      </w:pBdr>
      <w:shd w:val="pct5" w:color="auto" w:fill="auto"/>
      <w:spacing w:before="840" w:after="240"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widowControl w:val="0"/>
      <w:numPr>
        <w:ilvl w:val="1"/>
        <w:numId w:val="3"/>
      </w:numPr>
      <w:shd w:val="pct5" w:color="auto" w:fill="auto"/>
      <w:suppressAutoHyphens/>
      <w:overflowPunct w:val="0"/>
      <w:autoSpaceDE w:val="0"/>
      <w:autoSpaceDN w:val="0"/>
      <w:adjustRightInd w:val="0"/>
      <w:spacing w:before="480" w:after="240"/>
      <w:textAlignment w:val="baseline"/>
      <w:outlineLvl w:val="1"/>
    </w:pPr>
    <w:rPr>
      <w:szCs w:val="20"/>
      <w:lang w:val="en-GB"/>
    </w:rPr>
  </w:style>
  <w:style w:type="paragraph" w:styleId="Heading3">
    <w:name w:val="heading 3"/>
    <w:aliases w:val="Heading 3 Char1"/>
    <w:basedOn w:val="Normal"/>
    <w:next w:val="Normal"/>
    <w:qFormat/>
    <w:pPr>
      <w:keepNext/>
      <w:numPr>
        <w:ilvl w:val="2"/>
        <w:numId w:val="1"/>
      </w:numPr>
      <w:suppressAutoHyphens/>
      <w:overflowPunct w:val="0"/>
      <w:autoSpaceDE w:val="0"/>
      <w:autoSpaceDN w:val="0"/>
      <w:adjustRightInd w:val="0"/>
      <w:spacing w:before="480" w:after="240"/>
      <w:jc w:val="left"/>
      <w:textAlignment w:val="baseline"/>
      <w:outlineLvl w:val="2"/>
    </w:pPr>
    <w:rPr>
      <w:b/>
      <w:szCs w:val="20"/>
      <w:lang w:val="x-none"/>
    </w:rPr>
  </w:style>
  <w:style w:type="paragraph" w:styleId="Heading4">
    <w:name w:val="heading 4"/>
    <w:aliases w:val="Heading 4 Char1"/>
    <w:basedOn w:val="Normal"/>
    <w:next w:val="Normal"/>
    <w:autoRedefine/>
    <w:qFormat/>
    <w:rsid w:val="00F14FA5"/>
    <w:pPr>
      <w:keepNext/>
      <w:numPr>
        <w:ilvl w:val="3"/>
        <w:numId w:val="3"/>
      </w:numPr>
      <w:suppressAutoHyphens/>
      <w:spacing w:before="480" w:after="240"/>
      <w:outlineLvl w:val="3"/>
    </w:pPr>
  </w:style>
  <w:style w:type="paragraph" w:styleId="Heading5">
    <w:name w:val="heading 5"/>
    <w:basedOn w:val="Normal"/>
    <w:next w:val="Normal"/>
    <w:autoRedefine/>
    <w:qFormat/>
    <w:rsid w:val="00991F05"/>
    <w:pPr>
      <w:keepNext/>
      <w:outlineLvl w:val="4"/>
    </w:pPr>
    <w:rPr>
      <w:rFonts w:cs="Arial"/>
      <w:b/>
      <w:bCs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cs="Arial"/>
      <w:b/>
      <w:bCs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cs="Arial"/>
      <w:b/>
      <w:bCs/>
      <w:sz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57BF1"/>
    <w:pPr>
      <w:spacing w:before="240" w:after="60"/>
      <w:outlineLvl w:val="7"/>
    </w:pPr>
    <w:rPr>
      <w:rFonts w:ascii="Calibri" w:hAnsi="Calibri"/>
      <w:i/>
      <w:iCs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2"/>
    <w:pPr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styleId="CommentText">
    <w:name w:val="annotation text"/>
    <w:basedOn w:val="Normal"/>
    <w:link w:val="CommentTextChar"/>
    <w:semiHidden/>
    <w:rPr>
      <w:sz w:val="20"/>
      <w:szCs w:val="20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uiPriority w:val="39"/>
    <w:pPr>
      <w:ind w:left="240"/>
    </w:pPr>
  </w:style>
  <w:style w:type="paragraph" w:styleId="TOC3">
    <w:name w:val="toc 3"/>
    <w:basedOn w:val="Normal"/>
    <w:next w:val="Normal"/>
    <w:autoRedefine/>
    <w:uiPriority w:val="39"/>
    <w:rsid w:val="00BF7166"/>
    <w:pPr>
      <w:tabs>
        <w:tab w:val="left" w:pos="1440"/>
        <w:tab w:val="right" w:leader="dot" w:pos="9627"/>
      </w:tabs>
      <w:ind w:left="480"/>
    </w:pPr>
  </w:style>
  <w:style w:type="paragraph" w:styleId="TOC4">
    <w:name w:val="toc 4"/>
    <w:basedOn w:val="Normal"/>
    <w:next w:val="Normal"/>
    <w:autoRedefine/>
    <w:uiPriority w:val="39"/>
    <w:pPr>
      <w:ind w:left="720"/>
    </w:pPr>
  </w:style>
  <w:style w:type="paragraph" w:styleId="TOC5">
    <w:name w:val="toc 5"/>
    <w:basedOn w:val="Normal"/>
    <w:next w:val="Normal"/>
    <w:autoRedefine/>
    <w:uiPriority w:val="39"/>
    <w:pPr>
      <w:ind w:left="960"/>
    </w:pPr>
  </w:style>
  <w:style w:type="paragraph" w:styleId="TOC6">
    <w:name w:val="toc 6"/>
    <w:basedOn w:val="Normal"/>
    <w:next w:val="Normal"/>
    <w:autoRedefine/>
    <w:uiPriority w:val="39"/>
    <w:pPr>
      <w:ind w:left="1200"/>
    </w:pPr>
  </w:style>
  <w:style w:type="paragraph" w:styleId="TOC7">
    <w:name w:val="toc 7"/>
    <w:basedOn w:val="Normal"/>
    <w:next w:val="Normal"/>
    <w:autoRedefine/>
    <w:uiPriority w:val="39"/>
    <w:pPr>
      <w:ind w:left="1440"/>
    </w:pPr>
  </w:style>
  <w:style w:type="paragraph" w:styleId="TOC8">
    <w:name w:val="toc 8"/>
    <w:basedOn w:val="Normal"/>
    <w:next w:val="Normal"/>
    <w:autoRedefine/>
    <w:uiPriority w:val="39"/>
    <w:pPr>
      <w:ind w:left="1680"/>
    </w:pPr>
  </w:style>
  <w:style w:type="paragraph" w:styleId="TOC9">
    <w:name w:val="toc 9"/>
    <w:basedOn w:val="Normal"/>
    <w:next w:val="Normal"/>
    <w:autoRedefine/>
    <w:uiPriority w:val="39"/>
    <w:pPr>
      <w:ind w:left="1920"/>
    </w:pPr>
  </w:style>
  <w:style w:type="character" w:styleId="Hyperlink">
    <w:name w:val="Hyperlink"/>
    <w:uiPriority w:val="99"/>
    <w:rPr>
      <w:color w:val="0000FF"/>
      <w:u w:val="single"/>
    </w:rPr>
  </w:style>
  <w:style w:type="character" w:styleId="PageNumber">
    <w:name w:val="page number"/>
    <w:basedOn w:val="DefaultParagraphFont"/>
    <w:semiHidden/>
  </w:style>
  <w:style w:type="paragraph" w:styleId="BodyTextIndent">
    <w:name w:val="Body Text Indent"/>
    <w:basedOn w:val="Normal"/>
    <w:semiHidden/>
    <w:pPr>
      <w:ind w:left="720" w:hanging="720"/>
    </w:pPr>
    <w:rPr>
      <w:lang w:val="sv-SE"/>
    </w:rPr>
  </w:style>
  <w:style w:type="character" w:customStyle="1" w:styleId="BodyTextChar">
    <w:name w:val="Body Text Char"/>
    <w:rPr>
      <w:rFonts w:ascii="Arial" w:hAnsi="Arial"/>
      <w:sz w:val="24"/>
      <w:lang w:eastAsia="en-US"/>
    </w:rPr>
  </w:style>
  <w:style w:type="paragraph" w:styleId="BodyText3">
    <w:name w:val="Body Text 3"/>
    <w:basedOn w:val="Normal"/>
    <w:semiHidden/>
    <w:pPr>
      <w:autoSpaceDE w:val="0"/>
      <w:autoSpaceDN w:val="0"/>
      <w:adjustRightInd w:val="0"/>
    </w:pPr>
    <w:rPr>
      <w:rFonts w:cs="Arial"/>
      <w:color w:val="FF0000"/>
      <w:lang w:val="en-US"/>
    </w:rPr>
  </w:style>
  <w:style w:type="paragraph" w:customStyle="1" w:styleId="Heading11">
    <w:name w:val="Heading 11"/>
    <w:basedOn w:val="Normal"/>
    <w:next w:val="Normal"/>
    <w:pPr>
      <w:keepNext/>
      <w:numPr>
        <w:numId w:val="2"/>
      </w:numPr>
      <w:suppressAutoHyphens/>
      <w:spacing w:after="360"/>
      <w:outlineLvl w:val="0"/>
    </w:pPr>
    <w:rPr>
      <w:b/>
      <w:sz w:val="28"/>
      <w:szCs w:val="28"/>
    </w:rPr>
  </w:style>
  <w:style w:type="paragraph" w:customStyle="1" w:styleId="Heading21">
    <w:name w:val="Heading 21"/>
    <w:basedOn w:val="Normal"/>
    <w:next w:val="Normal"/>
    <w:pPr>
      <w:keepNext/>
      <w:keepLines/>
      <w:numPr>
        <w:ilvl w:val="1"/>
        <w:numId w:val="2"/>
      </w:numPr>
      <w:suppressAutoHyphens/>
      <w:spacing w:before="240" w:after="240"/>
      <w:outlineLvl w:val="1"/>
    </w:pPr>
    <w:rPr>
      <w:b/>
      <w:sz w:val="20"/>
      <w:szCs w:val="20"/>
      <w:lang w:val="en-GB"/>
    </w:rPr>
  </w:style>
  <w:style w:type="paragraph" w:styleId="ListParagraph">
    <w:name w:val="List Paragraph"/>
    <w:basedOn w:val="Normal"/>
    <w:qFormat/>
    <w:pPr>
      <w:ind w:left="708"/>
    </w:pPr>
  </w:style>
  <w:style w:type="character" w:customStyle="1" w:styleId="longtext">
    <w:name w:val="long_text"/>
    <w:basedOn w:val="DefaultParagraphFont"/>
  </w:style>
  <w:style w:type="character" w:styleId="Strong">
    <w:name w:val="Strong"/>
    <w:qFormat/>
    <w:rPr>
      <w:b/>
      <w:bCs/>
    </w:rPr>
  </w:style>
  <w:style w:type="paragraph" w:styleId="BodyTextFirstIndent">
    <w:name w:val="Body Text First Indent"/>
    <w:basedOn w:val="BodyText"/>
    <w:semiHidden/>
    <w:unhideWhenUsed/>
    <w:pPr>
      <w:overflowPunct/>
      <w:autoSpaceDE/>
      <w:autoSpaceDN/>
      <w:adjustRightInd/>
      <w:spacing w:after="120"/>
      <w:ind w:firstLine="210"/>
      <w:jc w:val="left"/>
      <w:textAlignment w:val="auto"/>
    </w:pPr>
    <w:rPr>
      <w:szCs w:val="24"/>
    </w:rPr>
  </w:style>
  <w:style w:type="paragraph" w:styleId="TOAHeading">
    <w:name w:val="toa heading"/>
    <w:basedOn w:val="Normal"/>
    <w:next w:val="Normal"/>
    <w:semiHidden/>
    <w:unhideWhenUsed/>
    <w:pPr>
      <w:spacing w:before="120"/>
    </w:pPr>
    <w:rPr>
      <w:rFonts w:ascii="Cambria" w:hAnsi="Cambria"/>
      <w:b/>
      <w:bCs/>
    </w:rPr>
  </w:style>
  <w:style w:type="paragraph" w:styleId="TableofFigures">
    <w:name w:val="table of figures"/>
    <w:basedOn w:val="Normal"/>
    <w:next w:val="Normal"/>
    <w:semiHidden/>
    <w:unhideWhenUsed/>
  </w:style>
  <w:style w:type="character" w:customStyle="1" w:styleId="BodyTextChar1">
    <w:name w:val="Body Text Char1"/>
    <w:rPr>
      <w:rFonts w:ascii="Arial" w:hAnsi="Arial"/>
      <w:sz w:val="24"/>
      <w:lang w:eastAsia="en-US"/>
    </w:rPr>
  </w:style>
  <w:style w:type="character" w:customStyle="1" w:styleId="BodyTextFirstIndentChar">
    <w:name w:val="Body Text First Indent Char"/>
    <w:basedOn w:val="BodyTextChar1"/>
    <w:rPr>
      <w:rFonts w:ascii="Arial" w:hAnsi="Arial"/>
      <w:sz w:val="24"/>
      <w:lang w:eastAsia="en-US"/>
    </w:rPr>
  </w:style>
  <w:style w:type="character" w:customStyle="1" w:styleId="Heading6Char">
    <w:name w:val="Heading 6 Char"/>
    <w:rPr>
      <w:rFonts w:ascii="Arial" w:hAnsi="Arial" w:cs="Arial"/>
      <w:b/>
      <w:bCs/>
      <w:sz w:val="24"/>
      <w:szCs w:val="24"/>
      <w:lang w:eastAsia="en-US"/>
    </w:rPr>
  </w:style>
  <w:style w:type="paragraph" w:styleId="NormalWeb">
    <w:name w:val="Normal (Web)"/>
    <w:basedOn w:val="Normal"/>
    <w:semiHidden/>
    <w:unhideWhenUsed/>
    <w:pPr>
      <w:spacing w:before="100" w:beforeAutospacing="1" w:after="100" w:afterAutospacing="1"/>
      <w:jc w:val="left"/>
    </w:pPr>
    <w:rPr>
      <w:rFonts w:eastAsia="Calibri" w:cs="Arial"/>
      <w:lang w:eastAsia="et-EE"/>
    </w:rPr>
  </w:style>
  <w:style w:type="paragraph" w:customStyle="1" w:styleId="Tabelisisu">
    <w:name w:val="Tabeli sisu"/>
    <w:basedOn w:val="Normal"/>
    <w:pPr>
      <w:widowControl w:val="0"/>
      <w:suppressLineNumbers/>
      <w:suppressAutoHyphens/>
      <w:jc w:val="left"/>
    </w:pPr>
    <w:rPr>
      <w:rFonts w:ascii="Times New Roman" w:eastAsia="Lucida Sans Unicode" w:hAnsi="Times New Roman"/>
    </w:rPr>
  </w:style>
  <w:style w:type="character" w:customStyle="1" w:styleId="FooterChar">
    <w:name w:val="Footer Char"/>
    <w:rPr>
      <w:rFonts w:ascii="Arial" w:hAnsi="Arial"/>
      <w:sz w:val="24"/>
      <w:szCs w:val="24"/>
      <w:lang w:eastAsia="en-US"/>
    </w:rPr>
  </w:style>
  <w:style w:type="paragraph" w:styleId="BodyText2">
    <w:name w:val="Body Text 2"/>
    <w:basedOn w:val="Normal"/>
    <w:semiHidden/>
    <w:unhideWhenUsed/>
    <w:pPr>
      <w:spacing w:after="120" w:line="480" w:lineRule="auto"/>
    </w:pPr>
  </w:style>
  <w:style w:type="character" w:customStyle="1" w:styleId="BodyText2Char">
    <w:name w:val="Body Text 2 Char"/>
    <w:semiHidden/>
    <w:rPr>
      <w:rFonts w:ascii="Arial" w:hAnsi="Arial"/>
      <w:sz w:val="24"/>
      <w:szCs w:val="24"/>
      <w:lang w:eastAsia="en-US"/>
    </w:rPr>
  </w:style>
  <w:style w:type="paragraph" w:customStyle="1" w:styleId="ETPGrupp">
    <w:name w:val="ETP Grupp"/>
    <w:basedOn w:val="Normal"/>
    <w:rPr>
      <w:lang w:eastAsia="ar-SA"/>
    </w:rPr>
  </w:style>
  <w:style w:type="paragraph" w:customStyle="1" w:styleId="NormalSEL">
    <w:name w:val="Normal SEL"/>
    <w:basedOn w:val="Normal"/>
    <w:pPr>
      <w:widowControl w:val="0"/>
      <w:suppressAutoHyphens/>
      <w:spacing w:before="120"/>
    </w:pPr>
    <w:rPr>
      <w:szCs w:val="20"/>
      <w:lang w:val="en-US"/>
    </w:rPr>
  </w:style>
  <w:style w:type="paragraph" w:customStyle="1" w:styleId="Bodytexy">
    <w:name w:val="Body texy"/>
    <w:basedOn w:val="BodyText"/>
    <w:qFormat/>
    <w:pPr>
      <w:overflowPunct/>
      <w:autoSpaceDE/>
      <w:autoSpaceDN/>
      <w:adjustRightInd/>
      <w:textAlignment w:val="auto"/>
    </w:pPr>
    <w:rPr>
      <w:lang w:val="en-GB" w:eastAsia="x-none"/>
    </w:rPr>
  </w:style>
  <w:style w:type="character" w:customStyle="1" w:styleId="hps">
    <w:name w:val="hps"/>
    <w:basedOn w:val="DefaultParagraphFont"/>
  </w:style>
  <w:style w:type="character" w:styleId="Emphasis">
    <w:name w:val="Emphasis"/>
    <w:qFormat/>
    <w:rPr>
      <w:b/>
      <w:bCs/>
      <w:i w:val="0"/>
      <w:iCs w:val="0"/>
    </w:rPr>
  </w:style>
  <w:style w:type="paragraph" w:styleId="BalloonText">
    <w:name w:val="Balloon Text"/>
    <w:basedOn w:val="Normal"/>
    <w:semiHidden/>
    <w:unhideWhenUsed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semiHidden/>
    <w:rPr>
      <w:rFonts w:ascii="Tahoma" w:hAnsi="Tahoma" w:cs="Tahoma"/>
      <w:sz w:val="16"/>
      <w:szCs w:val="16"/>
      <w:lang w:eastAsia="en-US"/>
    </w:rPr>
  </w:style>
  <w:style w:type="character" w:customStyle="1" w:styleId="Heading3Char">
    <w:name w:val="Heading 3 Char"/>
    <w:aliases w:val="Heading 3 Char1 Char"/>
    <w:rPr>
      <w:rFonts w:ascii="Arial" w:hAnsi="Arial"/>
      <w:b/>
      <w:sz w:val="24"/>
      <w:lang w:val="x-none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F7166"/>
    <w:pPr>
      <w:keepLines/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480" w:after="0" w:line="276" w:lineRule="auto"/>
      <w:jc w:val="left"/>
      <w:outlineLvl w:val="9"/>
    </w:pPr>
    <w:rPr>
      <w:rFonts w:ascii="Cambria" w:eastAsia="MS Gothic" w:hAnsi="Cambria"/>
      <w:bCs/>
      <w:color w:val="365F91"/>
      <w:sz w:val="28"/>
      <w:szCs w:val="28"/>
      <w:lang w:val="en-US" w:eastAsia="ja-JP"/>
    </w:rPr>
  </w:style>
  <w:style w:type="paragraph" w:customStyle="1" w:styleId="Default">
    <w:name w:val="Default"/>
    <w:rsid w:val="00657BF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Heading8Char">
    <w:name w:val="Heading 8 Char"/>
    <w:link w:val="Heading8"/>
    <w:uiPriority w:val="9"/>
    <w:semiHidden/>
    <w:rsid w:val="00657BF1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table" w:styleId="TableGrid">
    <w:name w:val="Table Grid"/>
    <w:basedOn w:val="TableNormal"/>
    <w:uiPriority w:val="59"/>
    <w:rsid w:val="00615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lajoon">
    <w:name w:val="Allajoon"/>
    <w:basedOn w:val="Normal"/>
    <w:autoRedefine/>
    <w:rsid w:val="006A5BED"/>
    <w:pPr>
      <w:keepNext/>
    </w:pPr>
    <w:rPr>
      <w:rFonts w:cs="Arial"/>
      <w:b/>
      <w:bCs/>
      <w:spacing w:val="-3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90776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290776"/>
    <w:rPr>
      <w:rFonts w:ascii="Arial" w:hAnsi="Arial"/>
      <w:lang w:eastAsia="en-US"/>
    </w:rPr>
  </w:style>
  <w:style w:type="character" w:styleId="EndnoteReference">
    <w:name w:val="endnote reference"/>
    <w:uiPriority w:val="99"/>
    <w:semiHidden/>
    <w:unhideWhenUsed/>
    <w:rsid w:val="00290776"/>
    <w:rPr>
      <w:vertAlign w:val="superscript"/>
    </w:rPr>
  </w:style>
  <w:style w:type="character" w:customStyle="1" w:styleId="Heading1Char">
    <w:name w:val="Heading 1 Char"/>
    <w:link w:val="Heading1"/>
    <w:rsid w:val="00E84BED"/>
    <w:rPr>
      <w:rFonts w:ascii="Arial" w:hAnsi="Arial"/>
      <w:b/>
      <w:sz w:val="24"/>
      <w:szCs w:val="24"/>
      <w:shd w:val="pct5" w:color="auto" w:fill="auto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16E29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6E29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16E29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6E29"/>
    <w:rPr>
      <w:rFonts w:ascii="Arial" w:hAnsi="Arial"/>
      <w:b/>
      <w:bCs/>
      <w:lang w:eastAsia="en-US"/>
    </w:rPr>
  </w:style>
  <w:style w:type="character" w:customStyle="1" w:styleId="BodyTextChar2">
    <w:name w:val="Body Text Char2"/>
    <w:basedOn w:val="DefaultParagraphFont"/>
    <w:link w:val="BodyText"/>
    <w:rsid w:val="00CB4ADD"/>
    <w:rPr>
      <w:rFonts w:ascii="Arial" w:hAnsi="Arial"/>
      <w:sz w:val="24"/>
      <w:lang w:eastAsia="en-US"/>
    </w:rPr>
  </w:style>
  <w:style w:type="character" w:customStyle="1" w:styleId="xbe">
    <w:name w:val="_xbe"/>
    <w:basedOn w:val="DefaultParagraphFont"/>
    <w:rsid w:val="008A1F9D"/>
  </w:style>
  <w:style w:type="character" w:customStyle="1" w:styleId="st">
    <w:name w:val="st"/>
    <w:basedOn w:val="DefaultParagraphFont"/>
    <w:rsid w:val="008A1F9D"/>
  </w:style>
  <w:style w:type="character" w:customStyle="1" w:styleId="skypec2ctextspan">
    <w:name w:val="skype_c2c_text_span"/>
    <w:rsid w:val="0036788A"/>
  </w:style>
  <w:style w:type="character" w:customStyle="1" w:styleId="mapmarker">
    <w:name w:val="mapmarker"/>
    <w:basedOn w:val="DefaultParagraphFont"/>
    <w:rsid w:val="00FC0A51"/>
  </w:style>
  <w:style w:type="paragraph" w:customStyle="1" w:styleId="Heading12">
    <w:name w:val="Heading 12"/>
    <w:basedOn w:val="Normal"/>
    <w:next w:val="Normal"/>
    <w:rsid w:val="003420C2"/>
    <w:pPr>
      <w:keepNext/>
      <w:tabs>
        <w:tab w:val="num" w:pos="0"/>
      </w:tabs>
      <w:suppressAutoHyphens/>
      <w:spacing w:after="360"/>
      <w:outlineLvl w:val="0"/>
    </w:pPr>
    <w:rPr>
      <w:b/>
      <w:sz w:val="28"/>
      <w:szCs w:val="28"/>
    </w:rPr>
  </w:style>
  <w:style w:type="paragraph" w:customStyle="1" w:styleId="Heading22">
    <w:name w:val="Heading 22"/>
    <w:basedOn w:val="Normal"/>
    <w:next w:val="Normal"/>
    <w:rsid w:val="003420C2"/>
    <w:pPr>
      <w:keepNext/>
      <w:keepLines/>
      <w:tabs>
        <w:tab w:val="num" w:pos="0"/>
      </w:tabs>
      <w:suppressAutoHyphens/>
      <w:spacing w:before="240" w:after="240"/>
      <w:jc w:val="left"/>
      <w:outlineLvl w:val="1"/>
    </w:pPr>
    <w:rPr>
      <w:rFonts w:ascii="Times New Roman" w:hAnsi="Times New Roman"/>
      <w:b/>
      <w:bCs/>
      <w:szCs w:val="20"/>
    </w:rPr>
  </w:style>
  <w:style w:type="character" w:customStyle="1" w:styleId="desktop-title-subcontent">
    <w:name w:val="desktop-title-subcontent"/>
    <w:basedOn w:val="DefaultParagraphFont"/>
    <w:rsid w:val="008B5E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t-EE" w:eastAsia="et-E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289"/>
    <w:pPr>
      <w:jc w:val="both"/>
    </w:pPr>
    <w:rPr>
      <w:rFonts w:ascii="Arial" w:hAnsi="Arial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"/>
      </w:numPr>
      <w:pBdr>
        <w:top w:val="single" w:sz="4" w:space="1" w:color="EEECE1"/>
        <w:left w:val="single" w:sz="4" w:space="4" w:color="EEECE1"/>
        <w:bottom w:val="single" w:sz="4" w:space="1" w:color="EEECE1"/>
        <w:right w:val="single" w:sz="4" w:space="4" w:color="EEECE1"/>
      </w:pBdr>
      <w:shd w:val="pct5" w:color="auto" w:fill="auto"/>
      <w:spacing w:before="840" w:after="240"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widowControl w:val="0"/>
      <w:numPr>
        <w:ilvl w:val="1"/>
        <w:numId w:val="3"/>
      </w:numPr>
      <w:shd w:val="pct5" w:color="auto" w:fill="auto"/>
      <w:suppressAutoHyphens/>
      <w:overflowPunct w:val="0"/>
      <w:autoSpaceDE w:val="0"/>
      <w:autoSpaceDN w:val="0"/>
      <w:adjustRightInd w:val="0"/>
      <w:spacing w:before="480" w:after="240"/>
      <w:textAlignment w:val="baseline"/>
      <w:outlineLvl w:val="1"/>
    </w:pPr>
    <w:rPr>
      <w:szCs w:val="20"/>
      <w:lang w:val="en-GB"/>
    </w:rPr>
  </w:style>
  <w:style w:type="paragraph" w:styleId="Heading3">
    <w:name w:val="heading 3"/>
    <w:aliases w:val="Heading 3 Char1"/>
    <w:basedOn w:val="Normal"/>
    <w:next w:val="Normal"/>
    <w:qFormat/>
    <w:pPr>
      <w:keepNext/>
      <w:numPr>
        <w:ilvl w:val="2"/>
        <w:numId w:val="1"/>
      </w:numPr>
      <w:suppressAutoHyphens/>
      <w:overflowPunct w:val="0"/>
      <w:autoSpaceDE w:val="0"/>
      <w:autoSpaceDN w:val="0"/>
      <w:adjustRightInd w:val="0"/>
      <w:spacing w:before="480" w:after="240"/>
      <w:jc w:val="left"/>
      <w:textAlignment w:val="baseline"/>
      <w:outlineLvl w:val="2"/>
    </w:pPr>
    <w:rPr>
      <w:b/>
      <w:szCs w:val="20"/>
      <w:lang w:val="x-none"/>
    </w:rPr>
  </w:style>
  <w:style w:type="paragraph" w:styleId="Heading4">
    <w:name w:val="heading 4"/>
    <w:aliases w:val="Heading 4 Char1"/>
    <w:basedOn w:val="Normal"/>
    <w:next w:val="Normal"/>
    <w:autoRedefine/>
    <w:qFormat/>
    <w:rsid w:val="00F14FA5"/>
    <w:pPr>
      <w:keepNext/>
      <w:numPr>
        <w:ilvl w:val="3"/>
        <w:numId w:val="3"/>
      </w:numPr>
      <w:suppressAutoHyphens/>
      <w:spacing w:before="480" w:after="240"/>
      <w:outlineLvl w:val="3"/>
    </w:pPr>
  </w:style>
  <w:style w:type="paragraph" w:styleId="Heading5">
    <w:name w:val="heading 5"/>
    <w:basedOn w:val="Normal"/>
    <w:next w:val="Normal"/>
    <w:autoRedefine/>
    <w:qFormat/>
    <w:rsid w:val="00991F05"/>
    <w:pPr>
      <w:keepNext/>
      <w:outlineLvl w:val="4"/>
    </w:pPr>
    <w:rPr>
      <w:rFonts w:cs="Arial"/>
      <w:b/>
      <w:bCs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cs="Arial"/>
      <w:b/>
      <w:bCs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cs="Arial"/>
      <w:b/>
      <w:bCs/>
      <w:sz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57BF1"/>
    <w:pPr>
      <w:spacing w:before="240" w:after="60"/>
      <w:outlineLvl w:val="7"/>
    </w:pPr>
    <w:rPr>
      <w:rFonts w:ascii="Calibri" w:hAnsi="Calibri"/>
      <w:i/>
      <w:iCs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2"/>
    <w:pPr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styleId="CommentText">
    <w:name w:val="annotation text"/>
    <w:basedOn w:val="Normal"/>
    <w:link w:val="CommentTextChar"/>
    <w:semiHidden/>
    <w:rPr>
      <w:sz w:val="20"/>
      <w:szCs w:val="20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uiPriority w:val="39"/>
    <w:pPr>
      <w:ind w:left="240"/>
    </w:pPr>
  </w:style>
  <w:style w:type="paragraph" w:styleId="TOC3">
    <w:name w:val="toc 3"/>
    <w:basedOn w:val="Normal"/>
    <w:next w:val="Normal"/>
    <w:autoRedefine/>
    <w:uiPriority w:val="39"/>
    <w:rsid w:val="00BF7166"/>
    <w:pPr>
      <w:tabs>
        <w:tab w:val="left" w:pos="1440"/>
        <w:tab w:val="right" w:leader="dot" w:pos="9627"/>
      </w:tabs>
      <w:ind w:left="480"/>
    </w:pPr>
  </w:style>
  <w:style w:type="paragraph" w:styleId="TOC4">
    <w:name w:val="toc 4"/>
    <w:basedOn w:val="Normal"/>
    <w:next w:val="Normal"/>
    <w:autoRedefine/>
    <w:uiPriority w:val="39"/>
    <w:pPr>
      <w:ind w:left="720"/>
    </w:pPr>
  </w:style>
  <w:style w:type="paragraph" w:styleId="TOC5">
    <w:name w:val="toc 5"/>
    <w:basedOn w:val="Normal"/>
    <w:next w:val="Normal"/>
    <w:autoRedefine/>
    <w:uiPriority w:val="39"/>
    <w:pPr>
      <w:ind w:left="960"/>
    </w:pPr>
  </w:style>
  <w:style w:type="paragraph" w:styleId="TOC6">
    <w:name w:val="toc 6"/>
    <w:basedOn w:val="Normal"/>
    <w:next w:val="Normal"/>
    <w:autoRedefine/>
    <w:uiPriority w:val="39"/>
    <w:pPr>
      <w:ind w:left="1200"/>
    </w:pPr>
  </w:style>
  <w:style w:type="paragraph" w:styleId="TOC7">
    <w:name w:val="toc 7"/>
    <w:basedOn w:val="Normal"/>
    <w:next w:val="Normal"/>
    <w:autoRedefine/>
    <w:uiPriority w:val="39"/>
    <w:pPr>
      <w:ind w:left="1440"/>
    </w:pPr>
  </w:style>
  <w:style w:type="paragraph" w:styleId="TOC8">
    <w:name w:val="toc 8"/>
    <w:basedOn w:val="Normal"/>
    <w:next w:val="Normal"/>
    <w:autoRedefine/>
    <w:uiPriority w:val="39"/>
    <w:pPr>
      <w:ind w:left="1680"/>
    </w:pPr>
  </w:style>
  <w:style w:type="paragraph" w:styleId="TOC9">
    <w:name w:val="toc 9"/>
    <w:basedOn w:val="Normal"/>
    <w:next w:val="Normal"/>
    <w:autoRedefine/>
    <w:uiPriority w:val="39"/>
    <w:pPr>
      <w:ind w:left="1920"/>
    </w:pPr>
  </w:style>
  <w:style w:type="character" w:styleId="Hyperlink">
    <w:name w:val="Hyperlink"/>
    <w:uiPriority w:val="99"/>
    <w:rPr>
      <w:color w:val="0000FF"/>
      <w:u w:val="single"/>
    </w:rPr>
  </w:style>
  <w:style w:type="character" w:styleId="PageNumber">
    <w:name w:val="page number"/>
    <w:basedOn w:val="DefaultParagraphFont"/>
    <w:semiHidden/>
  </w:style>
  <w:style w:type="paragraph" w:styleId="BodyTextIndent">
    <w:name w:val="Body Text Indent"/>
    <w:basedOn w:val="Normal"/>
    <w:semiHidden/>
    <w:pPr>
      <w:ind w:left="720" w:hanging="720"/>
    </w:pPr>
    <w:rPr>
      <w:lang w:val="sv-SE"/>
    </w:rPr>
  </w:style>
  <w:style w:type="character" w:customStyle="1" w:styleId="BodyTextChar">
    <w:name w:val="Body Text Char"/>
    <w:rPr>
      <w:rFonts w:ascii="Arial" w:hAnsi="Arial"/>
      <w:sz w:val="24"/>
      <w:lang w:eastAsia="en-US"/>
    </w:rPr>
  </w:style>
  <w:style w:type="paragraph" w:styleId="BodyText3">
    <w:name w:val="Body Text 3"/>
    <w:basedOn w:val="Normal"/>
    <w:semiHidden/>
    <w:pPr>
      <w:autoSpaceDE w:val="0"/>
      <w:autoSpaceDN w:val="0"/>
      <w:adjustRightInd w:val="0"/>
    </w:pPr>
    <w:rPr>
      <w:rFonts w:cs="Arial"/>
      <w:color w:val="FF0000"/>
      <w:lang w:val="en-US"/>
    </w:rPr>
  </w:style>
  <w:style w:type="paragraph" w:customStyle="1" w:styleId="Heading11">
    <w:name w:val="Heading 11"/>
    <w:basedOn w:val="Normal"/>
    <w:next w:val="Normal"/>
    <w:pPr>
      <w:keepNext/>
      <w:numPr>
        <w:numId w:val="2"/>
      </w:numPr>
      <w:suppressAutoHyphens/>
      <w:spacing w:after="360"/>
      <w:outlineLvl w:val="0"/>
    </w:pPr>
    <w:rPr>
      <w:b/>
      <w:sz w:val="28"/>
      <w:szCs w:val="28"/>
    </w:rPr>
  </w:style>
  <w:style w:type="paragraph" w:customStyle="1" w:styleId="Heading21">
    <w:name w:val="Heading 21"/>
    <w:basedOn w:val="Normal"/>
    <w:next w:val="Normal"/>
    <w:pPr>
      <w:keepNext/>
      <w:keepLines/>
      <w:numPr>
        <w:ilvl w:val="1"/>
        <w:numId w:val="2"/>
      </w:numPr>
      <w:suppressAutoHyphens/>
      <w:spacing w:before="240" w:after="240"/>
      <w:outlineLvl w:val="1"/>
    </w:pPr>
    <w:rPr>
      <w:b/>
      <w:sz w:val="20"/>
      <w:szCs w:val="20"/>
      <w:lang w:val="en-GB"/>
    </w:rPr>
  </w:style>
  <w:style w:type="paragraph" w:styleId="ListParagraph">
    <w:name w:val="List Paragraph"/>
    <w:basedOn w:val="Normal"/>
    <w:qFormat/>
    <w:pPr>
      <w:ind w:left="708"/>
    </w:pPr>
  </w:style>
  <w:style w:type="character" w:customStyle="1" w:styleId="longtext">
    <w:name w:val="long_text"/>
    <w:basedOn w:val="DefaultParagraphFont"/>
  </w:style>
  <w:style w:type="character" w:styleId="Strong">
    <w:name w:val="Strong"/>
    <w:qFormat/>
    <w:rPr>
      <w:b/>
      <w:bCs/>
    </w:rPr>
  </w:style>
  <w:style w:type="paragraph" w:styleId="BodyTextFirstIndent">
    <w:name w:val="Body Text First Indent"/>
    <w:basedOn w:val="BodyText"/>
    <w:semiHidden/>
    <w:unhideWhenUsed/>
    <w:pPr>
      <w:overflowPunct/>
      <w:autoSpaceDE/>
      <w:autoSpaceDN/>
      <w:adjustRightInd/>
      <w:spacing w:after="120"/>
      <w:ind w:firstLine="210"/>
      <w:jc w:val="left"/>
      <w:textAlignment w:val="auto"/>
    </w:pPr>
    <w:rPr>
      <w:szCs w:val="24"/>
    </w:rPr>
  </w:style>
  <w:style w:type="paragraph" w:styleId="TOAHeading">
    <w:name w:val="toa heading"/>
    <w:basedOn w:val="Normal"/>
    <w:next w:val="Normal"/>
    <w:semiHidden/>
    <w:unhideWhenUsed/>
    <w:pPr>
      <w:spacing w:before="120"/>
    </w:pPr>
    <w:rPr>
      <w:rFonts w:ascii="Cambria" w:hAnsi="Cambria"/>
      <w:b/>
      <w:bCs/>
    </w:rPr>
  </w:style>
  <w:style w:type="paragraph" w:styleId="TableofFigures">
    <w:name w:val="table of figures"/>
    <w:basedOn w:val="Normal"/>
    <w:next w:val="Normal"/>
    <w:semiHidden/>
    <w:unhideWhenUsed/>
  </w:style>
  <w:style w:type="character" w:customStyle="1" w:styleId="BodyTextChar1">
    <w:name w:val="Body Text Char1"/>
    <w:rPr>
      <w:rFonts w:ascii="Arial" w:hAnsi="Arial"/>
      <w:sz w:val="24"/>
      <w:lang w:eastAsia="en-US"/>
    </w:rPr>
  </w:style>
  <w:style w:type="character" w:customStyle="1" w:styleId="BodyTextFirstIndentChar">
    <w:name w:val="Body Text First Indent Char"/>
    <w:basedOn w:val="BodyTextChar1"/>
    <w:rPr>
      <w:rFonts w:ascii="Arial" w:hAnsi="Arial"/>
      <w:sz w:val="24"/>
      <w:lang w:eastAsia="en-US"/>
    </w:rPr>
  </w:style>
  <w:style w:type="character" w:customStyle="1" w:styleId="Heading6Char">
    <w:name w:val="Heading 6 Char"/>
    <w:rPr>
      <w:rFonts w:ascii="Arial" w:hAnsi="Arial" w:cs="Arial"/>
      <w:b/>
      <w:bCs/>
      <w:sz w:val="24"/>
      <w:szCs w:val="24"/>
      <w:lang w:eastAsia="en-US"/>
    </w:rPr>
  </w:style>
  <w:style w:type="paragraph" w:styleId="NormalWeb">
    <w:name w:val="Normal (Web)"/>
    <w:basedOn w:val="Normal"/>
    <w:semiHidden/>
    <w:unhideWhenUsed/>
    <w:pPr>
      <w:spacing w:before="100" w:beforeAutospacing="1" w:after="100" w:afterAutospacing="1"/>
      <w:jc w:val="left"/>
    </w:pPr>
    <w:rPr>
      <w:rFonts w:eastAsia="Calibri" w:cs="Arial"/>
      <w:lang w:eastAsia="et-EE"/>
    </w:rPr>
  </w:style>
  <w:style w:type="paragraph" w:customStyle="1" w:styleId="Tabelisisu">
    <w:name w:val="Tabeli sisu"/>
    <w:basedOn w:val="Normal"/>
    <w:pPr>
      <w:widowControl w:val="0"/>
      <w:suppressLineNumbers/>
      <w:suppressAutoHyphens/>
      <w:jc w:val="left"/>
    </w:pPr>
    <w:rPr>
      <w:rFonts w:ascii="Times New Roman" w:eastAsia="Lucida Sans Unicode" w:hAnsi="Times New Roman"/>
    </w:rPr>
  </w:style>
  <w:style w:type="character" w:customStyle="1" w:styleId="FooterChar">
    <w:name w:val="Footer Char"/>
    <w:rPr>
      <w:rFonts w:ascii="Arial" w:hAnsi="Arial"/>
      <w:sz w:val="24"/>
      <w:szCs w:val="24"/>
      <w:lang w:eastAsia="en-US"/>
    </w:rPr>
  </w:style>
  <w:style w:type="paragraph" w:styleId="BodyText2">
    <w:name w:val="Body Text 2"/>
    <w:basedOn w:val="Normal"/>
    <w:semiHidden/>
    <w:unhideWhenUsed/>
    <w:pPr>
      <w:spacing w:after="120" w:line="480" w:lineRule="auto"/>
    </w:pPr>
  </w:style>
  <w:style w:type="character" w:customStyle="1" w:styleId="BodyText2Char">
    <w:name w:val="Body Text 2 Char"/>
    <w:semiHidden/>
    <w:rPr>
      <w:rFonts w:ascii="Arial" w:hAnsi="Arial"/>
      <w:sz w:val="24"/>
      <w:szCs w:val="24"/>
      <w:lang w:eastAsia="en-US"/>
    </w:rPr>
  </w:style>
  <w:style w:type="paragraph" w:customStyle="1" w:styleId="ETPGrupp">
    <w:name w:val="ETP Grupp"/>
    <w:basedOn w:val="Normal"/>
    <w:rPr>
      <w:lang w:eastAsia="ar-SA"/>
    </w:rPr>
  </w:style>
  <w:style w:type="paragraph" w:customStyle="1" w:styleId="NormalSEL">
    <w:name w:val="Normal SEL"/>
    <w:basedOn w:val="Normal"/>
    <w:pPr>
      <w:widowControl w:val="0"/>
      <w:suppressAutoHyphens/>
      <w:spacing w:before="120"/>
    </w:pPr>
    <w:rPr>
      <w:szCs w:val="20"/>
      <w:lang w:val="en-US"/>
    </w:rPr>
  </w:style>
  <w:style w:type="paragraph" w:customStyle="1" w:styleId="Bodytexy">
    <w:name w:val="Body texy"/>
    <w:basedOn w:val="BodyText"/>
    <w:qFormat/>
    <w:pPr>
      <w:overflowPunct/>
      <w:autoSpaceDE/>
      <w:autoSpaceDN/>
      <w:adjustRightInd/>
      <w:textAlignment w:val="auto"/>
    </w:pPr>
    <w:rPr>
      <w:lang w:val="en-GB" w:eastAsia="x-none"/>
    </w:rPr>
  </w:style>
  <w:style w:type="character" w:customStyle="1" w:styleId="hps">
    <w:name w:val="hps"/>
    <w:basedOn w:val="DefaultParagraphFont"/>
  </w:style>
  <w:style w:type="character" w:styleId="Emphasis">
    <w:name w:val="Emphasis"/>
    <w:qFormat/>
    <w:rPr>
      <w:b/>
      <w:bCs/>
      <w:i w:val="0"/>
      <w:iCs w:val="0"/>
    </w:rPr>
  </w:style>
  <w:style w:type="paragraph" w:styleId="BalloonText">
    <w:name w:val="Balloon Text"/>
    <w:basedOn w:val="Normal"/>
    <w:semiHidden/>
    <w:unhideWhenUsed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semiHidden/>
    <w:rPr>
      <w:rFonts w:ascii="Tahoma" w:hAnsi="Tahoma" w:cs="Tahoma"/>
      <w:sz w:val="16"/>
      <w:szCs w:val="16"/>
      <w:lang w:eastAsia="en-US"/>
    </w:rPr>
  </w:style>
  <w:style w:type="character" w:customStyle="1" w:styleId="Heading3Char">
    <w:name w:val="Heading 3 Char"/>
    <w:aliases w:val="Heading 3 Char1 Char"/>
    <w:rPr>
      <w:rFonts w:ascii="Arial" w:hAnsi="Arial"/>
      <w:b/>
      <w:sz w:val="24"/>
      <w:lang w:val="x-none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F7166"/>
    <w:pPr>
      <w:keepLines/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480" w:after="0" w:line="276" w:lineRule="auto"/>
      <w:jc w:val="left"/>
      <w:outlineLvl w:val="9"/>
    </w:pPr>
    <w:rPr>
      <w:rFonts w:ascii="Cambria" w:eastAsia="MS Gothic" w:hAnsi="Cambria"/>
      <w:bCs/>
      <w:color w:val="365F91"/>
      <w:sz w:val="28"/>
      <w:szCs w:val="28"/>
      <w:lang w:val="en-US" w:eastAsia="ja-JP"/>
    </w:rPr>
  </w:style>
  <w:style w:type="paragraph" w:customStyle="1" w:styleId="Default">
    <w:name w:val="Default"/>
    <w:rsid w:val="00657BF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Heading8Char">
    <w:name w:val="Heading 8 Char"/>
    <w:link w:val="Heading8"/>
    <w:uiPriority w:val="9"/>
    <w:semiHidden/>
    <w:rsid w:val="00657BF1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table" w:styleId="TableGrid">
    <w:name w:val="Table Grid"/>
    <w:basedOn w:val="TableNormal"/>
    <w:uiPriority w:val="59"/>
    <w:rsid w:val="00615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lajoon">
    <w:name w:val="Allajoon"/>
    <w:basedOn w:val="Normal"/>
    <w:autoRedefine/>
    <w:rsid w:val="006A5BED"/>
    <w:pPr>
      <w:keepNext/>
    </w:pPr>
    <w:rPr>
      <w:rFonts w:cs="Arial"/>
      <w:b/>
      <w:bCs/>
      <w:spacing w:val="-3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90776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290776"/>
    <w:rPr>
      <w:rFonts w:ascii="Arial" w:hAnsi="Arial"/>
      <w:lang w:eastAsia="en-US"/>
    </w:rPr>
  </w:style>
  <w:style w:type="character" w:styleId="EndnoteReference">
    <w:name w:val="endnote reference"/>
    <w:uiPriority w:val="99"/>
    <w:semiHidden/>
    <w:unhideWhenUsed/>
    <w:rsid w:val="00290776"/>
    <w:rPr>
      <w:vertAlign w:val="superscript"/>
    </w:rPr>
  </w:style>
  <w:style w:type="character" w:customStyle="1" w:styleId="Heading1Char">
    <w:name w:val="Heading 1 Char"/>
    <w:link w:val="Heading1"/>
    <w:rsid w:val="00E84BED"/>
    <w:rPr>
      <w:rFonts w:ascii="Arial" w:hAnsi="Arial"/>
      <w:b/>
      <w:sz w:val="24"/>
      <w:szCs w:val="24"/>
      <w:shd w:val="pct5" w:color="auto" w:fill="auto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16E29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6E29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16E29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6E29"/>
    <w:rPr>
      <w:rFonts w:ascii="Arial" w:hAnsi="Arial"/>
      <w:b/>
      <w:bCs/>
      <w:lang w:eastAsia="en-US"/>
    </w:rPr>
  </w:style>
  <w:style w:type="character" w:customStyle="1" w:styleId="BodyTextChar2">
    <w:name w:val="Body Text Char2"/>
    <w:basedOn w:val="DefaultParagraphFont"/>
    <w:link w:val="BodyText"/>
    <w:rsid w:val="00CB4ADD"/>
    <w:rPr>
      <w:rFonts w:ascii="Arial" w:hAnsi="Arial"/>
      <w:sz w:val="24"/>
      <w:lang w:eastAsia="en-US"/>
    </w:rPr>
  </w:style>
  <w:style w:type="character" w:customStyle="1" w:styleId="xbe">
    <w:name w:val="_xbe"/>
    <w:basedOn w:val="DefaultParagraphFont"/>
    <w:rsid w:val="008A1F9D"/>
  </w:style>
  <w:style w:type="character" w:customStyle="1" w:styleId="st">
    <w:name w:val="st"/>
    <w:basedOn w:val="DefaultParagraphFont"/>
    <w:rsid w:val="008A1F9D"/>
  </w:style>
  <w:style w:type="character" w:customStyle="1" w:styleId="skypec2ctextspan">
    <w:name w:val="skype_c2c_text_span"/>
    <w:rsid w:val="0036788A"/>
  </w:style>
  <w:style w:type="character" w:customStyle="1" w:styleId="mapmarker">
    <w:name w:val="mapmarker"/>
    <w:basedOn w:val="DefaultParagraphFont"/>
    <w:rsid w:val="00FC0A51"/>
  </w:style>
  <w:style w:type="paragraph" w:customStyle="1" w:styleId="Heading12">
    <w:name w:val="Heading 12"/>
    <w:basedOn w:val="Normal"/>
    <w:next w:val="Normal"/>
    <w:rsid w:val="003420C2"/>
    <w:pPr>
      <w:keepNext/>
      <w:tabs>
        <w:tab w:val="num" w:pos="0"/>
      </w:tabs>
      <w:suppressAutoHyphens/>
      <w:spacing w:after="360"/>
      <w:outlineLvl w:val="0"/>
    </w:pPr>
    <w:rPr>
      <w:b/>
      <w:sz w:val="28"/>
      <w:szCs w:val="28"/>
    </w:rPr>
  </w:style>
  <w:style w:type="paragraph" w:customStyle="1" w:styleId="Heading22">
    <w:name w:val="Heading 22"/>
    <w:basedOn w:val="Normal"/>
    <w:next w:val="Normal"/>
    <w:rsid w:val="003420C2"/>
    <w:pPr>
      <w:keepNext/>
      <w:keepLines/>
      <w:tabs>
        <w:tab w:val="num" w:pos="0"/>
      </w:tabs>
      <w:suppressAutoHyphens/>
      <w:spacing w:before="240" w:after="240"/>
      <w:jc w:val="left"/>
      <w:outlineLvl w:val="1"/>
    </w:pPr>
    <w:rPr>
      <w:rFonts w:ascii="Times New Roman" w:hAnsi="Times New Roman"/>
      <w:b/>
      <w:bCs/>
      <w:szCs w:val="20"/>
    </w:rPr>
  </w:style>
  <w:style w:type="character" w:customStyle="1" w:styleId="desktop-title-subcontent">
    <w:name w:val="desktop-title-subcontent"/>
    <w:basedOn w:val="DefaultParagraphFont"/>
    <w:rsid w:val="008B5E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6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515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9520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023810">
                      <w:marLeft w:val="0"/>
                      <w:marRight w:val="0"/>
                      <w:marTop w:val="0"/>
                      <w:marBottom w:val="13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8156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8287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635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679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0956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4440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3233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7482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0774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9900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5487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2231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1182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8047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4400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6413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7209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9271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7641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6320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5538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0022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0338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6838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7809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0041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5513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7247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2246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3328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1360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7972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9540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99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9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27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64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629293">
                      <w:marLeft w:val="0"/>
                      <w:marRight w:val="0"/>
                      <w:marTop w:val="0"/>
                      <w:marBottom w:val="13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842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4746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50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33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217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739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309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706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797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533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793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559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086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0865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2178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9577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6690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5403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1689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6180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3019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4709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9569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8690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9106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50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4326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3963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169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4922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0121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8827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4483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5935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1808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7188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1759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6537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1800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024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1003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2962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8195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2390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2243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3990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8700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1152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3527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0733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2498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0302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9212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874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9023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6421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2653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1978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501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9563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4494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1821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4173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8377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2935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6451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0761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0062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5051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0243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7675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5922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5868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1276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8125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0639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8888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9306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8554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1288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4984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09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00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41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506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483478">
                      <w:marLeft w:val="0"/>
                      <w:marRight w:val="0"/>
                      <w:marTop w:val="0"/>
                      <w:marBottom w:val="13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197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5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928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021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827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794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918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4635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7247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0523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5203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2898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2905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448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1831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9482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5406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2459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9355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5503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9754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1368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1658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5918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9928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790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8922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4165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4199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8590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3432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2556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9112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01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0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63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077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989734">
                      <w:marLeft w:val="0"/>
                      <w:marRight w:val="0"/>
                      <w:marTop w:val="0"/>
                      <w:marBottom w:val="13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7185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0989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162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057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926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39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8286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3208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6872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6404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6811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897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37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6769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3339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5038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8528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4430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4301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5871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4436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7845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8893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3422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2962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9063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4275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6292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3768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6261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4104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014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25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76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360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50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89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297109">
                  <w:marLeft w:val="0"/>
                  <w:marRight w:val="0"/>
                  <w:marTop w:val="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158320">
                      <w:marLeft w:val="-600"/>
                      <w:marRight w:val="-6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512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3219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www.google.ee/maps/place/Vibu%202-22%20P%C3%B5hja-Tallinna%20linnaosa%20%20Tallinn%20Harju%20maakond" TargetMode="Externa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Desktop\VIVAPROJEKT%20FAILID\Seletuskiri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AA3D92-F266-4376-A54C-865E3EF71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Seletuskiri</Template>
  <TotalTime>75</TotalTime>
  <Pages>1</Pages>
  <Words>102</Words>
  <Characters>594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Tiitel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Pärn</Company>
  <LinksUpToDate>false</LinksUpToDate>
  <CharactersWithSpaces>695</CharactersWithSpaces>
  <SharedDoc>false</SharedDoc>
  <HLinks>
    <vt:vector size="630" baseType="variant">
      <vt:variant>
        <vt:i4>4784143</vt:i4>
      </vt:variant>
      <vt:variant>
        <vt:i4>627</vt:i4>
      </vt:variant>
      <vt:variant>
        <vt:i4>0</vt:i4>
      </vt:variant>
      <vt:variant>
        <vt:i4>5</vt:i4>
      </vt:variant>
      <vt:variant>
        <vt:lpwstr>http://www.evs.ee/product/tabid/59/p-167158-evs-en-139412009.aspx</vt:lpwstr>
      </vt:variant>
      <vt:variant>
        <vt:lpwstr/>
      </vt:variant>
      <vt:variant>
        <vt:i4>1835063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_Toc439927860</vt:lpwstr>
      </vt:variant>
      <vt:variant>
        <vt:i4>2031671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_Toc439927859</vt:lpwstr>
      </vt:variant>
      <vt:variant>
        <vt:i4>2031671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_Toc439927858</vt:lpwstr>
      </vt:variant>
      <vt:variant>
        <vt:i4>2031671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_Toc439927857</vt:lpwstr>
      </vt:variant>
      <vt:variant>
        <vt:i4>2031671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_Toc439927856</vt:lpwstr>
      </vt:variant>
      <vt:variant>
        <vt:i4>2031671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_Toc439927855</vt:lpwstr>
      </vt:variant>
      <vt:variant>
        <vt:i4>2031671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_Toc439927854</vt:lpwstr>
      </vt:variant>
      <vt:variant>
        <vt:i4>2031671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_Toc439927853</vt:lpwstr>
      </vt:variant>
      <vt:variant>
        <vt:i4>2031671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_Toc439927852</vt:lpwstr>
      </vt:variant>
      <vt:variant>
        <vt:i4>2031671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_Toc439927851</vt:lpwstr>
      </vt:variant>
      <vt:variant>
        <vt:i4>2031671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_Toc439927850</vt:lpwstr>
      </vt:variant>
      <vt:variant>
        <vt:i4>1966135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_Toc439927849</vt:lpwstr>
      </vt:variant>
      <vt:variant>
        <vt:i4>1966135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_Toc439927848</vt:lpwstr>
      </vt:variant>
      <vt:variant>
        <vt:i4>1966135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_Toc439927847</vt:lpwstr>
      </vt:variant>
      <vt:variant>
        <vt:i4>1966135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_Toc439927846</vt:lpwstr>
      </vt:variant>
      <vt:variant>
        <vt:i4>1966135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_Toc439927845</vt:lpwstr>
      </vt:variant>
      <vt:variant>
        <vt:i4>1966135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_Toc439927844</vt:lpwstr>
      </vt:variant>
      <vt:variant>
        <vt:i4>1966135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_Toc439927843</vt:lpwstr>
      </vt:variant>
      <vt:variant>
        <vt:i4>1966135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_Toc439927842</vt:lpwstr>
      </vt:variant>
      <vt:variant>
        <vt:i4>1966135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_Toc439927841</vt:lpwstr>
      </vt:variant>
      <vt:variant>
        <vt:i4>1966135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_Toc439927840</vt:lpwstr>
      </vt:variant>
      <vt:variant>
        <vt:i4>1638455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_Toc439927839</vt:lpwstr>
      </vt:variant>
      <vt:variant>
        <vt:i4>1638455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_Toc439927838</vt:lpwstr>
      </vt:variant>
      <vt:variant>
        <vt:i4>1638455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_Toc439927837</vt:lpwstr>
      </vt:variant>
      <vt:variant>
        <vt:i4>1638455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_Toc439927836</vt:lpwstr>
      </vt:variant>
      <vt:variant>
        <vt:i4>1638455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_Toc439927835</vt:lpwstr>
      </vt:variant>
      <vt:variant>
        <vt:i4>1638455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_Toc439927834</vt:lpwstr>
      </vt:variant>
      <vt:variant>
        <vt:i4>1638455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_Toc439927833</vt:lpwstr>
      </vt:variant>
      <vt:variant>
        <vt:i4>1638455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_Toc439927832</vt:lpwstr>
      </vt:variant>
      <vt:variant>
        <vt:i4>1638455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_Toc439927831</vt:lpwstr>
      </vt:variant>
      <vt:variant>
        <vt:i4>1638455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_Toc439927830</vt:lpwstr>
      </vt:variant>
      <vt:variant>
        <vt:i4>1572919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_Toc439927829</vt:lpwstr>
      </vt:variant>
      <vt:variant>
        <vt:i4>1572919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_Toc439927828</vt:lpwstr>
      </vt:variant>
      <vt:variant>
        <vt:i4>1572919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_Toc439927827</vt:lpwstr>
      </vt:variant>
      <vt:variant>
        <vt:i4>1572919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_Toc439927826</vt:lpwstr>
      </vt:variant>
      <vt:variant>
        <vt:i4>1572919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_Toc439927825</vt:lpwstr>
      </vt:variant>
      <vt:variant>
        <vt:i4>1572919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_Toc439927824</vt:lpwstr>
      </vt:variant>
      <vt:variant>
        <vt:i4>1572919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_Toc439927823</vt:lpwstr>
      </vt:variant>
      <vt:variant>
        <vt:i4>1572919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_Toc439927822</vt:lpwstr>
      </vt:variant>
      <vt:variant>
        <vt:i4>1572919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_Toc439927821</vt:lpwstr>
      </vt:variant>
      <vt:variant>
        <vt:i4>1572919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_Toc439927820</vt:lpwstr>
      </vt:variant>
      <vt:variant>
        <vt:i4>1769527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_Toc439927819</vt:lpwstr>
      </vt:variant>
      <vt:variant>
        <vt:i4>1769527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_Toc439927818</vt:lpwstr>
      </vt:variant>
      <vt:variant>
        <vt:i4>1769527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_Toc439927817</vt:lpwstr>
      </vt:variant>
      <vt:variant>
        <vt:i4>1769527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_Toc439927816</vt:lpwstr>
      </vt:variant>
      <vt:variant>
        <vt:i4>1769527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_Toc439927815</vt:lpwstr>
      </vt:variant>
      <vt:variant>
        <vt:i4>1769527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_Toc439927814</vt:lpwstr>
      </vt:variant>
      <vt:variant>
        <vt:i4>1769527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_Toc439927813</vt:lpwstr>
      </vt:variant>
      <vt:variant>
        <vt:i4>1769527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_Toc439927812</vt:lpwstr>
      </vt:variant>
      <vt:variant>
        <vt:i4>1769527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_Toc439927811</vt:lpwstr>
      </vt:variant>
      <vt:variant>
        <vt:i4>1769527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_Toc439927810</vt:lpwstr>
      </vt:variant>
      <vt:variant>
        <vt:i4>1703991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_Toc439927809</vt:lpwstr>
      </vt:variant>
      <vt:variant>
        <vt:i4>1703991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_Toc439927808</vt:lpwstr>
      </vt:variant>
      <vt:variant>
        <vt:i4>1703991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_Toc439927807</vt:lpwstr>
      </vt:variant>
      <vt:variant>
        <vt:i4>1703991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_Toc439927806</vt:lpwstr>
      </vt:variant>
      <vt:variant>
        <vt:i4>1703991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_Toc439927805</vt:lpwstr>
      </vt:variant>
      <vt:variant>
        <vt:i4>1703991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_Toc439927804</vt:lpwstr>
      </vt:variant>
      <vt:variant>
        <vt:i4>1703991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_Toc439927803</vt:lpwstr>
      </vt:variant>
      <vt:variant>
        <vt:i4>1703991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_Toc439927802</vt:lpwstr>
      </vt:variant>
      <vt:variant>
        <vt:i4>1703991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_Toc439927801</vt:lpwstr>
      </vt:variant>
      <vt:variant>
        <vt:i4>1703991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_Toc439927800</vt:lpwstr>
      </vt:variant>
      <vt:variant>
        <vt:i4>1245240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_Toc439927799</vt:lpwstr>
      </vt:variant>
      <vt:variant>
        <vt:i4>1245240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_Toc439927798</vt:lpwstr>
      </vt:variant>
      <vt:variant>
        <vt:i4>1245240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_Toc439927797</vt:lpwstr>
      </vt:variant>
      <vt:variant>
        <vt:i4>1245240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_Toc439927796</vt:lpwstr>
      </vt:variant>
      <vt:variant>
        <vt:i4>1245240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_Toc439927795</vt:lpwstr>
      </vt:variant>
      <vt:variant>
        <vt:i4>1245240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_Toc439927794</vt:lpwstr>
      </vt:variant>
      <vt:variant>
        <vt:i4>1245240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_Toc439927793</vt:lpwstr>
      </vt:variant>
      <vt:variant>
        <vt:i4>1245240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_Toc439927792</vt:lpwstr>
      </vt:variant>
      <vt:variant>
        <vt:i4>1245240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_Toc439927791</vt:lpwstr>
      </vt:variant>
      <vt:variant>
        <vt:i4>1245240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_Toc439927790</vt:lpwstr>
      </vt:variant>
      <vt:variant>
        <vt:i4>1179704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_Toc439927789</vt:lpwstr>
      </vt:variant>
      <vt:variant>
        <vt:i4>1179704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_Toc439927788</vt:lpwstr>
      </vt:variant>
      <vt:variant>
        <vt:i4>1179704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_Toc439927787</vt:lpwstr>
      </vt:variant>
      <vt:variant>
        <vt:i4>1179704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_Toc439927786</vt:lpwstr>
      </vt:variant>
      <vt:variant>
        <vt:i4>1179704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_Toc439927785</vt:lpwstr>
      </vt:variant>
      <vt:variant>
        <vt:i4>1179704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_Toc439927784</vt:lpwstr>
      </vt:variant>
      <vt:variant>
        <vt:i4>1179704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_Toc439927783</vt:lpwstr>
      </vt:variant>
      <vt:variant>
        <vt:i4>1179704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_Toc439927782</vt:lpwstr>
      </vt:variant>
      <vt:variant>
        <vt:i4>1179704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_Toc439927781</vt:lpwstr>
      </vt:variant>
      <vt:variant>
        <vt:i4>1179704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_Toc439927780</vt:lpwstr>
      </vt:variant>
      <vt:variant>
        <vt:i4>1900600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_Toc439927779</vt:lpwstr>
      </vt:variant>
      <vt:variant>
        <vt:i4>1900600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_Toc439927778</vt:lpwstr>
      </vt:variant>
      <vt:variant>
        <vt:i4>1900600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_Toc439927777</vt:lpwstr>
      </vt:variant>
      <vt:variant>
        <vt:i4>1900600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_Toc439927776</vt:lpwstr>
      </vt:variant>
      <vt:variant>
        <vt:i4>1900600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_Toc439927775</vt:lpwstr>
      </vt:variant>
      <vt:variant>
        <vt:i4>1900600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_Toc439927774</vt:lpwstr>
      </vt:variant>
      <vt:variant>
        <vt:i4>1900600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_Toc439927773</vt:lpwstr>
      </vt:variant>
      <vt:variant>
        <vt:i4>1900600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_Toc439927772</vt:lpwstr>
      </vt:variant>
      <vt:variant>
        <vt:i4>1900600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_Toc439927771</vt:lpwstr>
      </vt:variant>
      <vt:variant>
        <vt:i4>1900600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_Toc439927770</vt:lpwstr>
      </vt:variant>
      <vt:variant>
        <vt:i4>1835064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_Toc439927769</vt:lpwstr>
      </vt:variant>
      <vt:variant>
        <vt:i4>1835064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_Toc439927768</vt:lpwstr>
      </vt:variant>
      <vt:variant>
        <vt:i4>1835064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_Toc439927767</vt:lpwstr>
      </vt:variant>
      <vt:variant>
        <vt:i4>1835064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_Toc439927766</vt:lpwstr>
      </vt:variant>
      <vt:variant>
        <vt:i4>1835064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_Toc439927765</vt:lpwstr>
      </vt:variant>
      <vt:variant>
        <vt:i4>1835064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_Toc439927764</vt:lpwstr>
      </vt:variant>
      <vt:variant>
        <vt:i4>1835064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_Toc439927763</vt:lpwstr>
      </vt:variant>
      <vt:variant>
        <vt:i4>1835064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_Toc439927762</vt:lpwstr>
      </vt:variant>
      <vt:variant>
        <vt:i4>1835064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_Toc439927761</vt:lpwstr>
      </vt:variant>
      <vt:variant>
        <vt:i4>1835064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_Toc439927760</vt:lpwstr>
      </vt:variant>
      <vt:variant>
        <vt:i4>2031672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_Toc439927759</vt:lpwstr>
      </vt:variant>
      <vt:variant>
        <vt:i4>2031672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_Toc439927758</vt:lpwstr>
      </vt:variant>
      <vt:variant>
        <vt:i4>2031672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_Toc439927757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Ivar Pärn</dc:creator>
  <cp:lastModifiedBy>Janno</cp:lastModifiedBy>
  <cp:revision>56</cp:revision>
  <cp:lastPrinted>2019-05-13T12:46:00Z</cp:lastPrinted>
  <dcterms:created xsi:type="dcterms:W3CDTF">2017-05-26T08:25:00Z</dcterms:created>
  <dcterms:modified xsi:type="dcterms:W3CDTF">2019-05-13T12:46:00Z</dcterms:modified>
</cp:coreProperties>
</file>